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9FA71" w14:textId="77E14D50" w:rsidR="00ED7BB6" w:rsidRDefault="000237E1">
      <w:pPr>
        <w:rPr>
          <w:b/>
          <w:bCs/>
          <w:sz w:val="28"/>
        </w:rPr>
      </w:pPr>
      <w:r>
        <w:rPr>
          <w:b/>
          <w:bCs/>
          <w:sz w:val="28"/>
        </w:rPr>
        <w:t>D</w:t>
      </w:r>
      <w:r w:rsidR="00D6229A">
        <w:rPr>
          <w:b/>
          <w:bCs/>
          <w:sz w:val="28"/>
        </w:rPr>
        <w:t>2</w:t>
      </w:r>
      <w:r w:rsidR="00ED7BB6">
        <w:rPr>
          <w:b/>
          <w:bCs/>
          <w:sz w:val="28"/>
        </w:rPr>
        <w:tab/>
        <w:t>Supplerende dokumenter</w:t>
      </w:r>
    </w:p>
    <w:p w14:paraId="29C330AE" w14:textId="07C538D1" w:rsidR="007F6CDE" w:rsidRDefault="00ED7BB6">
      <w:pPr>
        <w:rPr>
          <w:b/>
          <w:bCs/>
          <w:sz w:val="28"/>
        </w:rPr>
      </w:pPr>
      <w:r>
        <w:rPr>
          <w:b/>
          <w:bCs/>
          <w:sz w:val="28"/>
        </w:rPr>
        <w:t>D2</w:t>
      </w:r>
      <w:r w:rsidR="007D5F4D">
        <w:rPr>
          <w:b/>
          <w:bCs/>
          <w:sz w:val="28"/>
        </w:rPr>
        <w:t xml:space="preserve">.4 </w:t>
      </w:r>
      <w:r w:rsidR="000C7F61">
        <w:rPr>
          <w:b/>
          <w:bCs/>
          <w:sz w:val="28"/>
        </w:rPr>
        <w:t>Koder</w:t>
      </w:r>
      <w:r>
        <w:rPr>
          <w:b/>
          <w:bCs/>
          <w:sz w:val="28"/>
        </w:rPr>
        <w:t xml:space="preserve"> </w:t>
      </w:r>
    </w:p>
    <w:p w14:paraId="29C330AF" w14:textId="77777777" w:rsidR="005C10C5" w:rsidRDefault="005C10C5"/>
    <w:p w14:paraId="29C33133" w14:textId="5423B62A" w:rsidR="00784E12" w:rsidRDefault="006F65FC" w:rsidP="003F6B5D">
      <w:r>
        <w:t xml:space="preserve">Det er henvist til dette dokumentet i kap. </w:t>
      </w:r>
      <w:r w:rsidR="000C7F61" w:rsidRPr="00EF4B1F">
        <w:t>B</w:t>
      </w:r>
      <w:r w:rsidR="009311C7" w:rsidRPr="00EF4B1F">
        <w:t>3</w:t>
      </w:r>
      <w:r w:rsidR="009311C7">
        <w:t xml:space="preserve"> </w:t>
      </w:r>
      <w:r w:rsidR="000C7F61">
        <w:t>og</w:t>
      </w:r>
      <w:r w:rsidR="00946BAF">
        <w:t xml:space="preserve"> kap.</w:t>
      </w:r>
      <w:r w:rsidR="000C7F61">
        <w:t xml:space="preserve"> D1 </w:t>
      </w:r>
      <w:r w:rsidR="00886D4F">
        <w:t>som et supplerende dokument</w:t>
      </w:r>
      <w:r w:rsidR="003F6B5D">
        <w:t xml:space="preserve">. </w:t>
      </w:r>
    </w:p>
    <w:p w14:paraId="5470CE16" w14:textId="069F0354" w:rsidR="00BF2039" w:rsidRDefault="00BF2039" w:rsidP="003F6B5D"/>
    <w:p w14:paraId="0A67166D" w14:textId="2FD41636" w:rsidR="003F6B5D" w:rsidRDefault="003F6B5D" w:rsidP="003F6B5D"/>
    <w:p w14:paraId="7664DB73" w14:textId="4C933518" w:rsidR="003F6B5D" w:rsidRDefault="003F6B5D" w:rsidP="003F6B5D"/>
    <w:p w14:paraId="0271E305" w14:textId="1592F241" w:rsidR="0066046D" w:rsidRDefault="0066046D" w:rsidP="003F6B5D"/>
    <w:p w14:paraId="4164673A" w14:textId="43D8FE14" w:rsidR="000C7F61" w:rsidRDefault="000C7F61" w:rsidP="003F6B5D"/>
    <w:p w14:paraId="76980F38" w14:textId="428CBBE6" w:rsidR="000C7F61" w:rsidRDefault="000C7F61">
      <w:r>
        <w:br w:type="page"/>
      </w:r>
    </w:p>
    <w:p w14:paraId="5DD8C155" w14:textId="77777777" w:rsidR="000C7F61" w:rsidRDefault="000C7F61" w:rsidP="003F6B5D">
      <w:pPr>
        <w:sectPr w:rsidR="000C7F61" w:rsidSect="00201FC2">
          <w:headerReference w:type="default" r:id="rId12"/>
          <w:headerReference w:type="first" r:id="rId13"/>
          <w:pgSz w:w="11906" w:h="16838"/>
          <w:pgMar w:top="1560" w:right="1418" w:bottom="851" w:left="1701" w:header="709" w:footer="709" w:gutter="0"/>
          <w:cols w:space="708"/>
          <w:titlePg/>
          <w:docGrid w:linePitch="360"/>
        </w:sect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969"/>
        <w:gridCol w:w="1148"/>
        <w:gridCol w:w="952"/>
        <w:gridCol w:w="832"/>
        <w:gridCol w:w="3754"/>
        <w:gridCol w:w="850"/>
        <w:gridCol w:w="1276"/>
        <w:gridCol w:w="992"/>
        <w:gridCol w:w="709"/>
        <w:gridCol w:w="723"/>
        <w:gridCol w:w="1084"/>
      </w:tblGrid>
      <w:tr w:rsidR="00914E7A" w:rsidRPr="00914E7A" w14:paraId="2431266E" w14:textId="77777777" w:rsidTr="00086814">
        <w:trPr>
          <w:tblHeader/>
        </w:trPr>
        <w:tc>
          <w:tcPr>
            <w:tcW w:w="1129" w:type="dxa"/>
            <w:shd w:val="clear" w:color="auto" w:fill="D9D9D9" w:themeFill="background1" w:themeFillShade="D9"/>
          </w:tcPr>
          <w:p w14:paraId="04A942B7" w14:textId="748A8FBE" w:rsidR="000C7F61" w:rsidRPr="00914E7A" w:rsidRDefault="000C7F61" w:rsidP="00914E7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lastRenderedPageBreak/>
              <w:t>Prosess</w:t>
            </w:r>
          </w:p>
        </w:tc>
        <w:tc>
          <w:tcPr>
            <w:tcW w:w="969" w:type="dxa"/>
            <w:shd w:val="clear" w:color="auto" w:fill="D9D9D9" w:themeFill="background1" w:themeFillShade="D9"/>
          </w:tcPr>
          <w:p w14:paraId="6C711E99" w14:textId="6E0210E3" w:rsidR="000C7F61" w:rsidRPr="00914E7A" w:rsidRDefault="000C7F61" w:rsidP="00914E7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 xml:space="preserve">HB N302 </w:t>
            </w:r>
            <w:proofErr w:type="spellStart"/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Nr</w:t>
            </w:r>
            <w:proofErr w:type="spellEnd"/>
          </w:p>
        </w:tc>
        <w:tc>
          <w:tcPr>
            <w:tcW w:w="1148" w:type="dxa"/>
            <w:shd w:val="clear" w:color="auto" w:fill="D9D9D9" w:themeFill="background1" w:themeFillShade="D9"/>
          </w:tcPr>
          <w:p w14:paraId="4AAFD5A8" w14:textId="0BE74B12" w:rsidR="000C7F61" w:rsidRPr="00914E7A" w:rsidRDefault="000C7F61" w:rsidP="00914E7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Kode</w:t>
            </w:r>
          </w:p>
        </w:tc>
        <w:tc>
          <w:tcPr>
            <w:tcW w:w="952" w:type="dxa"/>
            <w:shd w:val="clear" w:color="auto" w:fill="D9D9D9" w:themeFill="background1" w:themeFillShade="D9"/>
          </w:tcPr>
          <w:p w14:paraId="01B4C3A4" w14:textId="77777777" w:rsidR="000C7F61" w:rsidRPr="00914E7A" w:rsidRDefault="000C7F61" w:rsidP="00691765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Areal pr.</w:t>
            </w:r>
          </w:p>
          <w:p w14:paraId="56A47475" w14:textId="7705BD29" w:rsidR="000C7F61" w:rsidRPr="00914E7A" w:rsidRDefault="000C7F61" w:rsidP="00691765">
            <w:pPr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enhet m2</w:t>
            </w:r>
          </w:p>
        </w:tc>
        <w:tc>
          <w:tcPr>
            <w:tcW w:w="832" w:type="dxa"/>
            <w:shd w:val="clear" w:color="auto" w:fill="D9D9D9" w:themeFill="background1" w:themeFillShade="D9"/>
          </w:tcPr>
          <w:p w14:paraId="198A29B1" w14:textId="5D6D9266" w:rsidR="00914E7A" w:rsidRPr="00914E7A" w:rsidRDefault="000C7F61" w:rsidP="00691765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Enhet</w:t>
            </w:r>
          </w:p>
        </w:tc>
        <w:tc>
          <w:tcPr>
            <w:tcW w:w="3754" w:type="dxa"/>
            <w:shd w:val="clear" w:color="auto" w:fill="D9D9D9" w:themeFill="background1" w:themeFillShade="D9"/>
          </w:tcPr>
          <w:p w14:paraId="646E1DA7" w14:textId="1014CB2B" w:rsidR="000C7F61" w:rsidRPr="00914E7A" w:rsidRDefault="000C7F61" w:rsidP="00914E7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Beskrivelse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7E1491F4" w14:textId="55F131FF" w:rsidR="000C7F61" w:rsidRPr="00914E7A" w:rsidRDefault="000C7F61" w:rsidP="00914E7A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Bredde, cm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6303B98" w14:textId="552D1CBC" w:rsidR="000C7F61" w:rsidRPr="00914E7A" w:rsidRDefault="000C7F61" w:rsidP="00F84206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Materialtype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36B1D19" w14:textId="46025029" w:rsidR="000C7F61" w:rsidRPr="00914E7A" w:rsidRDefault="000C7F61" w:rsidP="00F84206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Tykkelse, mm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2F480AB2" w14:textId="40C8EBAA" w:rsidR="000C7F61" w:rsidRPr="00914E7A" w:rsidRDefault="000C7F61" w:rsidP="00F84206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Vekt/</w:t>
            </w:r>
            <w:proofErr w:type="spellStart"/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enhetkg</w:t>
            </w:r>
            <w:proofErr w:type="spellEnd"/>
          </w:p>
        </w:tc>
        <w:tc>
          <w:tcPr>
            <w:tcW w:w="723" w:type="dxa"/>
            <w:shd w:val="clear" w:color="auto" w:fill="D9D9D9" w:themeFill="background1" w:themeFillShade="D9"/>
          </w:tcPr>
          <w:p w14:paraId="79CF147E" w14:textId="6B7B0CAA" w:rsidR="000C7F61" w:rsidRPr="00914E7A" w:rsidRDefault="000C7F61" w:rsidP="00F84206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Farge</w:t>
            </w:r>
          </w:p>
        </w:tc>
        <w:tc>
          <w:tcPr>
            <w:tcW w:w="1084" w:type="dxa"/>
            <w:shd w:val="clear" w:color="auto" w:fill="D9D9D9" w:themeFill="background1" w:themeFillShade="D9"/>
          </w:tcPr>
          <w:p w14:paraId="18523111" w14:textId="7B569E64" w:rsidR="000C7F61" w:rsidRPr="00914E7A" w:rsidRDefault="000C7F61" w:rsidP="00F84206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914E7A">
              <w:rPr>
                <w:rFonts w:ascii="Arial" w:hAnsi="Arial" w:cs="Arial"/>
                <w:b/>
                <w:bCs/>
                <w:sz w:val="17"/>
                <w:szCs w:val="17"/>
              </w:rPr>
              <w:t>Profil</w:t>
            </w:r>
          </w:p>
        </w:tc>
      </w:tr>
      <w:tr w:rsidR="00914E7A" w:rsidRPr="00914E7A" w14:paraId="6D75665F" w14:textId="77777777" w:rsidTr="00086814">
        <w:trPr>
          <w:trHeight w:val="255"/>
        </w:trPr>
        <w:tc>
          <w:tcPr>
            <w:tcW w:w="1129" w:type="dxa"/>
          </w:tcPr>
          <w:p w14:paraId="19E0614E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9" w:type="dxa"/>
          </w:tcPr>
          <w:p w14:paraId="5001A2E9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48" w:type="dxa"/>
          </w:tcPr>
          <w:p w14:paraId="69D3999C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52" w:type="dxa"/>
          </w:tcPr>
          <w:p w14:paraId="75B8F51F" w14:textId="77777777" w:rsidR="000C7F61" w:rsidRPr="00914E7A" w:rsidRDefault="000C7F61" w:rsidP="00691765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32" w:type="dxa"/>
          </w:tcPr>
          <w:p w14:paraId="53A0A557" w14:textId="77777777" w:rsidR="000C7F61" w:rsidRPr="00914E7A" w:rsidRDefault="000C7F61" w:rsidP="00691765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754" w:type="dxa"/>
          </w:tcPr>
          <w:p w14:paraId="54F3D6D7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0" w:type="dxa"/>
          </w:tcPr>
          <w:p w14:paraId="2985E6F3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6" w:type="dxa"/>
          </w:tcPr>
          <w:p w14:paraId="10F9C0E3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</w:tcPr>
          <w:p w14:paraId="58697850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09" w:type="dxa"/>
          </w:tcPr>
          <w:p w14:paraId="61398993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23" w:type="dxa"/>
          </w:tcPr>
          <w:p w14:paraId="775FB78C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84" w:type="dxa"/>
          </w:tcPr>
          <w:p w14:paraId="2E116C53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914E7A" w:rsidRPr="00914E7A" w14:paraId="213235DD" w14:textId="77777777" w:rsidTr="00086814">
        <w:trPr>
          <w:trHeight w:val="255"/>
        </w:trPr>
        <w:tc>
          <w:tcPr>
            <w:tcW w:w="1129" w:type="dxa"/>
          </w:tcPr>
          <w:p w14:paraId="122B6984" w14:textId="77777777" w:rsidR="000C7F61" w:rsidRPr="00914E7A" w:rsidRDefault="000C7F61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77.221</w:t>
            </w:r>
          </w:p>
        </w:tc>
        <w:tc>
          <w:tcPr>
            <w:tcW w:w="969" w:type="dxa"/>
          </w:tcPr>
          <w:p w14:paraId="267BA899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70FFBF89" w14:textId="77777777" w:rsidR="000C7F61" w:rsidRPr="00914E7A" w:rsidRDefault="000C7F61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FSM-</w:t>
            </w:r>
            <w:r w:rsidRPr="00914E7A">
              <w:rPr>
                <w:spacing w:val="-5"/>
                <w:sz w:val="17"/>
                <w:szCs w:val="17"/>
              </w:rPr>
              <w:t>55</w:t>
            </w:r>
          </w:p>
        </w:tc>
        <w:tc>
          <w:tcPr>
            <w:tcW w:w="952" w:type="dxa"/>
          </w:tcPr>
          <w:p w14:paraId="1E63CF53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761573FF" w14:textId="77777777" w:rsidR="000C7F61" w:rsidRPr="00914E7A" w:rsidRDefault="000C7F61" w:rsidP="00691765">
            <w:pPr>
              <w:pStyle w:val="TableParagraph"/>
              <w:ind w:left="28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00FFD77" w14:textId="77777777" w:rsidR="000C7F61" w:rsidRPr="00914E7A" w:rsidRDefault="000C7F61" w:rsidP="008C29C6">
            <w:pPr>
              <w:pStyle w:val="TableParagraph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Fres,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sinus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midtlinje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55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707B9392" w14:textId="77777777" w:rsidR="000C7F61" w:rsidRPr="00914E7A" w:rsidRDefault="000C7F61" w:rsidP="008C29C6">
            <w:pPr>
              <w:pStyle w:val="TableParagraph"/>
              <w:ind w:left="68" w:right="50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55</w:t>
            </w:r>
          </w:p>
        </w:tc>
        <w:tc>
          <w:tcPr>
            <w:tcW w:w="1276" w:type="dxa"/>
          </w:tcPr>
          <w:p w14:paraId="4FD943F8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5D116BB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005E3788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39850D0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4051E7B1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710C43C4" w14:textId="77777777" w:rsidTr="00086814">
        <w:trPr>
          <w:trHeight w:val="255"/>
        </w:trPr>
        <w:tc>
          <w:tcPr>
            <w:tcW w:w="1129" w:type="dxa"/>
          </w:tcPr>
          <w:p w14:paraId="1E491A7B" w14:textId="77777777" w:rsidR="000C7F61" w:rsidRPr="00914E7A" w:rsidRDefault="000C7F61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77.222</w:t>
            </w:r>
          </w:p>
        </w:tc>
        <w:tc>
          <w:tcPr>
            <w:tcW w:w="969" w:type="dxa"/>
          </w:tcPr>
          <w:p w14:paraId="7589A730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CDFD9B8" w14:textId="77777777" w:rsidR="000C7F61" w:rsidRPr="00914E7A" w:rsidRDefault="000C7F61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FSM-</w:t>
            </w:r>
            <w:r w:rsidRPr="00914E7A">
              <w:rPr>
                <w:spacing w:val="-5"/>
                <w:sz w:val="17"/>
                <w:szCs w:val="17"/>
              </w:rPr>
              <w:t>100</w:t>
            </w:r>
          </w:p>
        </w:tc>
        <w:tc>
          <w:tcPr>
            <w:tcW w:w="952" w:type="dxa"/>
          </w:tcPr>
          <w:p w14:paraId="72B0364A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6D1FBBE7" w14:textId="77777777" w:rsidR="000C7F61" w:rsidRPr="00914E7A" w:rsidRDefault="000C7F61" w:rsidP="00691765">
            <w:pPr>
              <w:pStyle w:val="TableParagraph"/>
              <w:ind w:left="28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7578730B" w14:textId="77777777" w:rsidR="000C7F61" w:rsidRPr="00914E7A" w:rsidRDefault="000C7F61" w:rsidP="008C29C6">
            <w:pPr>
              <w:pStyle w:val="TableParagraph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Fres,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sinus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midtlinje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100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28E25D04" w14:textId="77777777" w:rsidR="000C7F61" w:rsidRPr="00914E7A" w:rsidRDefault="000C7F61" w:rsidP="008C29C6">
            <w:pPr>
              <w:pStyle w:val="TableParagraph"/>
              <w:ind w:left="68" w:right="50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100</w:t>
            </w:r>
          </w:p>
        </w:tc>
        <w:tc>
          <w:tcPr>
            <w:tcW w:w="1276" w:type="dxa"/>
          </w:tcPr>
          <w:p w14:paraId="0F172B36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06E17868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12D4F3B1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0E9592D6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1B2EE4CD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0ED63A49" w14:textId="77777777" w:rsidTr="00086814">
        <w:trPr>
          <w:trHeight w:val="255"/>
        </w:trPr>
        <w:tc>
          <w:tcPr>
            <w:tcW w:w="1129" w:type="dxa"/>
          </w:tcPr>
          <w:p w14:paraId="7E90B85A" w14:textId="77777777" w:rsidR="000C7F61" w:rsidRPr="00914E7A" w:rsidRDefault="000C7F61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77.223</w:t>
            </w:r>
          </w:p>
        </w:tc>
        <w:tc>
          <w:tcPr>
            <w:tcW w:w="969" w:type="dxa"/>
          </w:tcPr>
          <w:p w14:paraId="10FD422B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EE02DA2" w14:textId="77777777" w:rsidR="000C7F61" w:rsidRPr="00914E7A" w:rsidRDefault="000C7F61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NFSM-</w:t>
            </w:r>
            <w:r w:rsidRPr="00914E7A">
              <w:rPr>
                <w:spacing w:val="-5"/>
                <w:sz w:val="17"/>
                <w:szCs w:val="17"/>
              </w:rPr>
              <w:t>55</w:t>
            </w:r>
          </w:p>
        </w:tc>
        <w:tc>
          <w:tcPr>
            <w:tcW w:w="952" w:type="dxa"/>
          </w:tcPr>
          <w:p w14:paraId="59437AAA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0CC5AB4B" w14:textId="77777777" w:rsidR="000C7F61" w:rsidRPr="00914E7A" w:rsidRDefault="000C7F61" w:rsidP="00691765">
            <w:pPr>
              <w:pStyle w:val="TableParagraph"/>
              <w:ind w:left="28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649266E" w14:textId="77777777" w:rsidR="000C7F61" w:rsidRPr="00914E7A" w:rsidRDefault="000C7F61" w:rsidP="008C29C6">
            <w:pPr>
              <w:pStyle w:val="TableParagraph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Nedfrest,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sinus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midtlinje</w:t>
            </w:r>
            <w:r w:rsidRPr="00914E7A">
              <w:rPr>
                <w:spacing w:val="33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55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0F53F6B2" w14:textId="77777777" w:rsidR="000C7F61" w:rsidRPr="00914E7A" w:rsidRDefault="000C7F61" w:rsidP="008C29C6">
            <w:pPr>
              <w:pStyle w:val="TableParagraph"/>
              <w:ind w:left="68" w:right="50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55</w:t>
            </w:r>
          </w:p>
        </w:tc>
        <w:tc>
          <w:tcPr>
            <w:tcW w:w="1276" w:type="dxa"/>
          </w:tcPr>
          <w:p w14:paraId="232BCF0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62B0FFA6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3B4C7C8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00528FEE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7A68501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3DDFE25A" w14:textId="77777777" w:rsidTr="00086814">
        <w:trPr>
          <w:trHeight w:val="255"/>
        </w:trPr>
        <w:tc>
          <w:tcPr>
            <w:tcW w:w="1129" w:type="dxa"/>
          </w:tcPr>
          <w:p w14:paraId="4B86CAFA" w14:textId="77777777" w:rsidR="000C7F61" w:rsidRPr="00914E7A" w:rsidRDefault="000C7F61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77.224</w:t>
            </w:r>
          </w:p>
        </w:tc>
        <w:tc>
          <w:tcPr>
            <w:tcW w:w="969" w:type="dxa"/>
          </w:tcPr>
          <w:p w14:paraId="0D25A51A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783B8679" w14:textId="77777777" w:rsidR="000C7F61" w:rsidRPr="00914E7A" w:rsidRDefault="000C7F61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NFSM-</w:t>
            </w:r>
            <w:r w:rsidRPr="00914E7A">
              <w:rPr>
                <w:spacing w:val="-5"/>
                <w:sz w:val="17"/>
                <w:szCs w:val="17"/>
              </w:rPr>
              <w:t>100</w:t>
            </w:r>
          </w:p>
        </w:tc>
        <w:tc>
          <w:tcPr>
            <w:tcW w:w="952" w:type="dxa"/>
          </w:tcPr>
          <w:p w14:paraId="1EA2BA5C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63D40C33" w14:textId="77777777" w:rsidR="000C7F61" w:rsidRPr="00914E7A" w:rsidRDefault="000C7F61" w:rsidP="00691765">
            <w:pPr>
              <w:pStyle w:val="TableParagraph"/>
              <w:ind w:left="28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58E4E3E2" w14:textId="77777777" w:rsidR="000C7F61" w:rsidRPr="00914E7A" w:rsidRDefault="000C7F61" w:rsidP="008C29C6">
            <w:pPr>
              <w:pStyle w:val="TableParagraph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Nedfrest,</w:t>
            </w:r>
            <w:r w:rsidRPr="00914E7A">
              <w:rPr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sinus</w:t>
            </w:r>
            <w:r w:rsidRPr="00914E7A">
              <w:rPr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midtlinje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100</w:t>
            </w:r>
            <w:r w:rsidRPr="00914E7A">
              <w:rPr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60072965" w14:textId="77777777" w:rsidR="000C7F61" w:rsidRPr="00914E7A" w:rsidRDefault="000C7F61" w:rsidP="008C29C6">
            <w:pPr>
              <w:pStyle w:val="TableParagraph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100</w:t>
            </w:r>
          </w:p>
        </w:tc>
        <w:tc>
          <w:tcPr>
            <w:tcW w:w="1276" w:type="dxa"/>
          </w:tcPr>
          <w:p w14:paraId="0DCBEEC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6394B93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5B913F4D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6E365725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35BA0F0B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61EDEBDE" w14:textId="77777777" w:rsidTr="00086814">
        <w:trPr>
          <w:trHeight w:val="255"/>
        </w:trPr>
        <w:tc>
          <w:tcPr>
            <w:tcW w:w="1129" w:type="dxa"/>
          </w:tcPr>
          <w:p w14:paraId="50FB69DD" w14:textId="77777777" w:rsidR="000C7F61" w:rsidRPr="00914E7A" w:rsidRDefault="000C7F61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77.225</w:t>
            </w:r>
          </w:p>
        </w:tc>
        <w:tc>
          <w:tcPr>
            <w:tcW w:w="969" w:type="dxa"/>
          </w:tcPr>
          <w:p w14:paraId="581934F3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A113D2C" w14:textId="77777777" w:rsidR="000C7F61" w:rsidRPr="00914E7A" w:rsidRDefault="000C7F61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FSK-</w:t>
            </w:r>
            <w:r w:rsidRPr="00914E7A">
              <w:rPr>
                <w:spacing w:val="-5"/>
                <w:sz w:val="17"/>
                <w:szCs w:val="17"/>
              </w:rPr>
              <w:t>35</w:t>
            </w:r>
          </w:p>
        </w:tc>
        <w:tc>
          <w:tcPr>
            <w:tcW w:w="952" w:type="dxa"/>
          </w:tcPr>
          <w:p w14:paraId="6264943A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47976DB4" w14:textId="77777777" w:rsidR="000C7F61" w:rsidRPr="00914E7A" w:rsidRDefault="000C7F61" w:rsidP="00691765">
            <w:pPr>
              <w:pStyle w:val="TableParagraph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7587D2B" w14:textId="77777777" w:rsidR="000C7F61" w:rsidRPr="00914E7A" w:rsidRDefault="000C7F61" w:rsidP="008C29C6">
            <w:pPr>
              <w:pStyle w:val="TableParagraph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Fres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sinus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kantlinje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35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38C687E1" w14:textId="77777777" w:rsidR="000C7F61" w:rsidRPr="00914E7A" w:rsidRDefault="000C7F61" w:rsidP="008C29C6">
            <w:pPr>
              <w:pStyle w:val="TableParagraph"/>
              <w:ind w:left="68" w:right="51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35</w:t>
            </w:r>
          </w:p>
        </w:tc>
        <w:tc>
          <w:tcPr>
            <w:tcW w:w="1276" w:type="dxa"/>
          </w:tcPr>
          <w:p w14:paraId="3357917D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41753E94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49EE8942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5F148C7B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325E2CE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33F947AD" w14:textId="77777777" w:rsidTr="00086814">
        <w:trPr>
          <w:trHeight w:val="255"/>
        </w:trPr>
        <w:tc>
          <w:tcPr>
            <w:tcW w:w="1129" w:type="dxa"/>
          </w:tcPr>
          <w:p w14:paraId="7F7E7BD6" w14:textId="77777777" w:rsidR="000C7F61" w:rsidRPr="00914E7A" w:rsidRDefault="000C7F61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77.226</w:t>
            </w:r>
          </w:p>
        </w:tc>
        <w:tc>
          <w:tcPr>
            <w:tcW w:w="969" w:type="dxa"/>
          </w:tcPr>
          <w:p w14:paraId="3261B8EE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A00436C" w14:textId="77777777" w:rsidR="000C7F61" w:rsidRPr="00914E7A" w:rsidRDefault="000C7F61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FSK-</w:t>
            </w:r>
            <w:r w:rsidRPr="00914E7A">
              <w:rPr>
                <w:spacing w:val="-5"/>
                <w:sz w:val="17"/>
                <w:szCs w:val="17"/>
              </w:rPr>
              <w:t>50</w:t>
            </w:r>
          </w:p>
        </w:tc>
        <w:tc>
          <w:tcPr>
            <w:tcW w:w="952" w:type="dxa"/>
          </w:tcPr>
          <w:p w14:paraId="27277295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2F638AA2" w14:textId="77777777" w:rsidR="000C7F61" w:rsidRPr="00914E7A" w:rsidRDefault="000C7F61" w:rsidP="00691765">
            <w:pPr>
              <w:pStyle w:val="TableParagraph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8CA2DCA" w14:textId="77777777" w:rsidR="000C7F61" w:rsidRPr="00914E7A" w:rsidRDefault="000C7F61" w:rsidP="008C29C6">
            <w:pPr>
              <w:pStyle w:val="TableParagraph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Fres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sinus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kantlinje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50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1F4B560F" w14:textId="77777777" w:rsidR="000C7F61" w:rsidRPr="00914E7A" w:rsidRDefault="000C7F61" w:rsidP="008C29C6">
            <w:pPr>
              <w:pStyle w:val="TableParagraph"/>
              <w:ind w:left="68" w:right="51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50</w:t>
            </w:r>
          </w:p>
        </w:tc>
        <w:tc>
          <w:tcPr>
            <w:tcW w:w="1276" w:type="dxa"/>
          </w:tcPr>
          <w:p w14:paraId="28312F5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01F2687D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4B9F404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3770C3F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7C1B077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31D3F4AB" w14:textId="77777777" w:rsidTr="00086814">
        <w:trPr>
          <w:trHeight w:val="255"/>
        </w:trPr>
        <w:tc>
          <w:tcPr>
            <w:tcW w:w="1129" w:type="dxa"/>
          </w:tcPr>
          <w:p w14:paraId="7D3F9894" w14:textId="77777777" w:rsidR="000C7F61" w:rsidRPr="00914E7A" w:rsidRDefault="000C7F61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77.227</w:t>
            </w:r>
          </w:p>
        </w:tc>
        <w:tc>
          <w:tcPr>
            <w:tcW w:w="969" w:type="dxa"/>
          </w:tcPr>
          <w:p w14:paraId="0BCD52B7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EEAEE27" w14:textId="77777777" w:rsidR="000C7F61" w:rsidRPr="00914E7A" w:rsidRDefault="000C7F61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NFSK-</w:t>
            </w:r>
            <w:r w:rsidRPr="00914E7A">
              <w:rPr>
                <w:spacing w:val="-5"/>
                <w:sz w:val="17"/>
                <w:szCs w:val="17"/>
              </w:rPr>
              <w:t>35</w:t>
            </w:r>
          </w:p>
        </w:tc>
        <w:tc>
          <w:tcPr>
            <w:tcW w:w="952" w:type="dxa"/>
          </w:tcPr>
          <w:p w14:paraId="75BF266E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4132491D" w14:textId="77777777" w:rsidR="000C7F61" w:rsidRPr="00914E7A" w:rsidRDefault="000C7F61" w:rsidP="00691765">
            <w:pPr>
              <w:pStyle w:val="TableParagraph"/>
              <w:ind w:left="28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12BC0D1" w14:textId="77777777" w:rsidR="000C7F61" w:rsidRPr="00914E7A" w:rsidRDefault="000C7F61" w:rsidP="008C29C6">
            <w:pPr>
              <w:pStyle w:val="TableParagraph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Nedfrest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sinus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kantlinje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35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cm,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også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rundt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trafikkøy</w:t>
            </w:r>
          </w:p>
        </w:tc>
        <w:tc>
          <w:tcPr>
            <w:tcW w:w="850" w:type="dxa"/>
          </w:tcPr>
          <w:p w14:paraId="4690DF40" w14:textId="77777777" w:rsidR="000C7F61" w:rsidRPr="00914E7A" w:rsidRDefault="000C7F61" w:rsidP="008C29C6">
            <w:pPr>
              <w:pStyle w:val="TableParagraph"/>
              <w:ind w:left="68" w:right="50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35</w:t>
            </w:r>
          </w:p>
        </w:tc>
        <w:tc>
          <w:tcPr>
            <w:tcW w:w="1276" w:type="dxa"/>
          </w:tcPr>
          <w:p w14:paraId="3ED1857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06FA4A0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4AF6A491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7314271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672C8415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6320ADA5" w14:textId="77777777" w:rsidTr="00086814">
        <w:trPr>
          <w:trHeight w:val="255"/>
        </w:trPr>
        <w:tc>
          <w:tcPr>
            <w:tcW w:w="1129" w:type="dxa"/>
          </w:tcPr>
          <w:p w14:paraId="2B5E1233" w14:textId="77777777" w:rsidR="000C7F61" w:rsidRPr="00914E7A" w:rsidRDefault="000C7F61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77.228</w:t>
            </w:r>
          </w:p>
        </w:tc>
        <w:tc>
          <w:tcPr>
            <w:tcW w:w="969" w:type="dxa"/>
          </w:tcPr>
          <w:p w14:paraId="52ECEC58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633C030" w14:textId="77777777" w:rsidR="000C7F61" w:rsidRPr="00914E7A" w:rsidRDefault="000C7F61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NFSK-</w:t>
            </w:r>
            <w:r w:rsidRPr="00914E7A">
              <w:rPr>
                <w:spacing w:val="-5"/>
                <w:sz w:val="17"/>
                <w:szCs w:val="17"/>
              </w:rPr>
              <w:t>50</w:t>
            </w:r>
          </w:p>
        </w:tc>
        <w:tc>
          <w:tcPr>
            <w:tcW w:w="952" w:type="dxa"/>
          </w:tcPr>
          <w:p w14:paraId="6A60D191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1F54A99B" w14:textId="77777777" w:rsidR="000C7F61" w:rsidRPr="00914E7A" w:rsidRDefault="000C7F61" w:rsidP="00691765">
            <w:pPr>
              <w:pStyle w:val="TableParagraph"/>
              <w:ind w:left="28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0DFB5170" w14:textId="77777777" w:rsidR="000C7F61" w:rsidRPr="00914E7A" w:rsidRDefault="000C7F61" w:rsidP="008C29C6">
            <w:pPr>
              <w:pStyle w:val="TableParagraph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Nedfrest,</w:t>
            </w:r>
            <w:r w:rsidRPr="00914E7A">
              <w:rPr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sinus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kantlinje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50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7D6FFD04" w14:textId="77777777" w:rsidR="000C7F61" w:rsidRPr="00914E7A" w:rsidRDefault="000C7F61" w:rsidP="008C29C6">
            <w:pPr>
              <w:pStyle w:val="TableParagraph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50</w:t>
            </w:r>
          </w:p>
        </w:tc>
        <w:tc>
          <w:tcPr>
            <w:tcW w:w="1276" w:type="dxa"/>
          </w:tcPr>
          <w:p w14:paraId="4C4A7FA8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61103DF3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47257F06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0486EAA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46E53B4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6C58A9DB" w14:textId="77777777" w:rsidTr="00086814">
        <w:trPr>
          <w:trHeight w:val="255"/>
        </w:trPr>
        <w:tc>
          <w:tcPr>
            <w:tcW w:w="1129" w:type="dxa"/>
          </w:tcPr>
          <w:p w14:paraId="77B28760" w14:textId="77777777" w:rsidR="000C7F61" w:rsidRPr="00914E7A" w:rsidRDefault="000C7F61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77.231</w:t>
            </w:r>
          </w:p>
        </w:tc>
        <w:tc>
          <w:tcPr>
            <w:tcW w:w="969" w:type="dxa"/>
          </w:tcPr>
          <w:p w14:paraId="1700786C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0818752B" w14:textId="77777777" w:rsidR="000C7F61" w:rsidRPr="00914E7A" w:rsidRDefault="000C7F61" w:rsidP="008C29C6">
            <w:pPr>
              <w:pStyle w:val="TableParagraph"/>
              <w:spacing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NFPM-</w:t>
            </w:r>
            <w:r w:rsidRPr="00914E7A">
              <w:rPr>
                <w:spacing w:val="-5"/>
                <w:sz w:val="17"/>
                <w:szCs w:val="17"/>
              </w:rPr>
              <w:t>35</w:t>
            </w:r>
          </w:p>
        </w:tc>
        <w:tc>
          <w:tcPr>
            <w:tcW w:w="952" w:type="dxa"/>
          </w:tcPr>
          <w:p w14:paraId="2D53B35C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7F14A7DC" w14:textId="77777777" w:rsidR="000C7F61" w:rsidRPr="00914E7A" w:rsidRDefault="000C7F61" w:rsidP="00691765">
            <w:pPr>
              <w:pStyle w:val="TableParagraph"/>
              <w:spacing w:line="192" w:lineRule="exact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5678A226" w14:textId="77777777" w:rsidR="000C7F61" w:rsidRPr="00914E7A" w:rsidRDefault="000C7F61" w:rsidP="008C29C6">
            <w:pPr>
              <w:pStyle w:val="TableParagraph"/>
              <w:spacing w:line="192" w:lineRule="exact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Nedfrest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plan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midtlinje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35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6CF17620" w14:textId="77777777" w:rsidR="000C7F61" w:rsidRPr="00914E7A" w:rsidRDefault="000C7F61" w:rsidP="008C29C6">
            <w:pPr>
              <w:pStyle w:val="TableParagraph"/>
              <w:spacing w:line="192" w:lineRule="exact"/>
              <w:ind w:left="68" w:right="51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35</w:t>
            </w:r>
          </w:p>
        </w:tc>
        <w:tc>
          <w:tcPr>
            <w:tcW w:w="1276" w:type="dxa"/>
          </w:tcPr>
          <w:p w14:paraId="064DA02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6B062C85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66E6CC2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3F339684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39221A53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6210046D" w14:textId="77777777" w:rsidTr="00086814">
        <w:trPr>
          <w:trHeight w:val="255"/>
        </w:trPr>
        <w:tc>
          <w:tcPr>
            <w:tcW w:w="1129" w:type="dxa"/>
          </w:tcPr>
          <w:p w14:paraId="2079303F" w14:textId="77777777" w:rsidR="000C7F61" w:rsidRPr="00914E7A" w:rsidRDefault="000C7F61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77.232</w:t>
            </w:r>
          </w:p>
        </w:tc>
        <w:tc>
          <w:tcPr>
            <w:tcW w:w="969" w:type="dxa"/>
          </w:tcPr>
          <w:p w14:paraId="643C93C3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02FD867F" w14:textId="77777777" w:rsidR="000C7F61" w:rsidRPr="00914E7A" w:rsidRDefault="000C7F61" w:rsidP="008C29C6">
            <w:pPr>
              <w:pStyle w:val="TableParagraph"/>
              <w:spacing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NFPM-</w:t>
            </w:r>
            <w:r w:rsidRPr="00914E7A">
              <w:rPr>
                <w:spacing w:val="-5"/>
                <w:sz w:val="17"/>
                <w:szCs w:val="17"/>
              </w:rPr>
              <w:t>50</w:t>
            </w:r>
          </w:p>
        </w:tc>
        <w:tc>
          <w:tcPr>
            <w:tcW w:w="952" w:type="dxa"/>
          </w:tcPr>
          <w:p w14:paraId="531D63C4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298947CC" w14:textId="77777777" w:rsidR="000C7F61" w:rsidRPr="00914E7A" w:rsidRDefault="000C7F61" w:rsidP="00691765">
            <w:pPr>
              <w:pStyle w:val="TableParagraph"/>
              <w:spacing w:line="192" w:lineRule="exact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29435AD" w14:textId="77777777" w:rsidR="000C7F61" w:rsidRPr="00914E7A" w:rsidRDefault="000C7F61" w:rsidP="008C29C6">
            <w:pPr>
              <w:pStyle w:val="TableParagraph"/>
              <w:spacing w:line="192" w:lineRule="exact"/>
              <w:ind w:left="28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Nedfrest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plan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midtlinje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50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5ADBFC25" w14:textId="77777777" w:rsidR="000C7F61" w:rsidRPr="00914E7A" w:rsidRDefault="000C7F61" w:rsidP="008C29C6">
            <w:pPr>
              <w:pStyle w:val="TableParagraph"/>
              <w:spacing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50</w:t>
            </w:r>
          </w:p>
        </w:tc>
        <w:tc>
          <w:tcPr>
            <w:tcW w:w="1276" w:type="dxa"/>
          </w:tcPr>
          <w:p w14:paraId="4465108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7437D2E5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1CA2A2D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264CD6B6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6CD5D31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56B9AC4E" w14:textId="77777777" w:rsidTr="00086814">
        <w:trPr>
          <w:trHeight w:val="255"/>
        </w:trPr>
        <w:tc>
          <w:tcPr>
            <w:tcW w:w="1129" w:type="dxa"/>
          </w:tcPr>
          <w:p w14:paraId="1B86B92B" w14:textId="77777777" w:rsidR="000C7F61" w:rsidRPr="00914E7A" w:rsidRDefault="000C7F61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77.233</w:t>
            </w:r>
          </w:p>
        </w:tc>
        <w:tc>
          <w:tcPr>
            <w:tcW w:w="969" w:type="dxa"/>
          </w:tcPr>
          <w:p w14:paraId="1A7A6BDC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588841A" w14:textId="77777777" w:rsidR="000C7F61" w:rsidRPr="00914E7A" w:rsidRDefault="000C7F61" w:rsidP="008C29C6">
            <w:pPr>
              <w:pStyle w:val="TableParagraph"/>
              <w:spacing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NFPK-</w:t>
            </w:r>
            <w:r w:rsidRPr="00914E7A">
              <w:rPr>
                <w:spacing w:val="-5"/>
                <w:sz w:val="17"/>
                <w:szCs w:val="17"/>
              </w:rPr>
              <w:t>35</w:t>
            </w:r>
          </w:p>
        </w:tc>
        <w:tc>
          <w:tcPr>
            <w:tcW w:w="952" w:type="dxa"/>
          </w:tcPr>
          <w:p w14:paraId="4140C797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6D35C624" w14:textId="77777777" w:rsidR="000C7F61" w:rsidRPr="00914E7A" w:rsidRDefault="000C7F61" w:rsidP="00691765">
            <w:pPr>
              <w:pStyle w:val="TableParagraph"/>
              <w:spacing w:line="192" w:lineRule="exact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2FF4E8F" w14:textId="77777777" w:rsidR="000C7F61" w:rsidRPr="00914E7A" w:rsidRDefault="000C7F61" w:rsidP="008C29C6">
            <w:pPr>
              <w:pStyle w:val="TableParagraph"/>
              <w:spacing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Nedfrest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plan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kantlinje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35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5775AAF9" w14:textId="77777777" w:rsidR="000C7F61" w:rsidRPr="00914E7A" w:rsidRDefault="000C7F61" w:rsidP="008C29C6">
            <w:pPr>
              <w:pStyle w:val="TableParagraph"/>
              <w:spacing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35</w:t>
            </w:r>
          </w:p>
        </w:tc>
        <w:tc>
          <w:tcPr>
            <w:tcW w:w="1276" w:type="dxa"/>
          </w:tcPr>
          <w:p w14:paraId="582D094B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52CA5F3B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38B4443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76AA778D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04B9608D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493E0E10" w14:textId="77777777" w:rsidTr="00086814">
        <w:trPr>
          <w:trHeight w:val="255"/>
        </w:trPr>
        <w:tc>
          <w:tcPr>
            <w:tcW w:w="1129" w:type="dxa"/>
          </w:tcPr>
          <w:p w14:paraId="2C14172F" w14:textId="77777777" w:rsidR="000C7F61" w:rsidRPr="00914E7A" w:rsidRDefault="000C7F61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77.234</w:t>
            </w:r>
          </w:p>
        </w:tc>
        <w:tc>
          <w:tcPr>
            <w:tcW w:w="969" w:type="dxa"/>
          </w:tcPr>
          <w:p w14:paraId="19CA40AA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7F1F8462" w14:textId="77777777" w:rsidR="000C7F61" w:rsidRPr="00914E7A" w:rsidRDefault="000C7F61" w:rsidP="008C29C6">
            <w:pPr>
              <w:pStyle w:val="TableParagraph"/>
              <w:spacing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NFPK-</w:t>
            </w:r>
            <w:r w:rsidRPr="00914E7A">
              <w:rPr>
                <w:spacing w:val="-5"/>
                <w:sz w:val="17"/>
                <w:szCs w:val="17"/>
              </w:rPr>
              <w:t>50</w:t>
            </w:r>
          </w:p>
        </w:tc>
        <w:tc>
          <w:tcPr>
            <w:tcW w:w="952" w:type="dxa"/>
          </w:tcPr>
          <w:p w14:paraId="7726A081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1FE86D46" w14:textId="77777777" w:rsidR="000C7F61" w:rsidRPr="00914E7A" w:rsidRDefault="000C7F61" w:rsidP="00691765">
            <w:pPr>
              <w:pStyle w:val="TableParagraph"/>
              <w:spacing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2B4EC60" w14:textId="77777777" w:rsidR="000C7F61" w:rsidRPr="00914E7A" w:rsidRDefault="000C7F61" w:rsidP="008C29C6">
            <w:pPr>
              <w:pStyle w:val="TableParagraph"/>
              <w:spacing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Nedfrest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plan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kantlinje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50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61DCDF76" w14:textId="77777777" w:rsidR="000C7F61" w:rsidRPr="00914E7A" w:rsidRDefault="000C7F61" w:rsidP="008C29C6">
            <w:pPr>
              <w:pStyle w:val="TableParagraph"/>
              <w:spacing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50</w:t>
            </w:r>
          </w:p>
        </w:tc>
        <w:tc>
          <w:tcPr>
            <w:tcW w:w="1276" w:type="dxa"/>
          </w:tcPr>
          <w:p w14:paraId="7175A1B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48CA8A6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1D2C7AD8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4E7179C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725886F3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6A15AC38" w14:textId="77777777" w:rsidTr="00086814">
        <w:trPr>
          <w:trHeight w:val="255"/>
        </w:trPr>
        <w:tc>
          <w:tcPr>
            <w:tcW w:w="1129" w:type="dxa"/>
          </w:tcPr>
          <w:p w14:paraId="6CAE6A54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77.241</w:t>
            </w:r>
          </w:p>
        </w:tc>
        <w:tc>
          <w:tcPr>
            <w:tcW w:w="969" w:type="dxa"/>
          </w:tcPr>
          <w:p w14:paraId="7A3215A5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E7541F7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FB10-</w:t>
            </w:r>
            <w:r w:rsidRPr="00914E7A">
              <w:rPr>
                <w:spacing w:val="-5"/>
                <w:sz w:val="17"/>
                <w:szCs w:val="17"/>
              </w:rPr>
              <w:t>15K</w:t>
            </w:r>
          </w:p>
        </w:tc>
        <w:tc>
          <w:tcPr>
            <w:tcW w:w="952" w:type="dxa"/>
          </w:tcPr>
          <w:p w14:paraId="237097A5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3176529C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34BF0F5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Fjerning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langs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kjørebane</w:t>
            </w:r>
          </w:p>
        </w:tc>
        <w:tc>
          <w:tcPr>
            <w:tcW w:w="850" w:type="dxa"/>
          </w:tcPr>
          <w:p w14:paraId="3367A904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10-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2ACBD945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695AE53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5F191F56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61D41FB3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21D100B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6B2D9FC6" w14:textId="77777777" w:rsidTr="00086814">
        <w:trPr>
          <w:trHeight w:val="255"/>
        </w:trPr>
        <w:tc>
          <w:tcPr>
            <w:tcW w:w="1129" w:type="dxa"/>
          </w:tcPr>
          <w:p w14:paraId="5C7CD994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77.242</w:t>
            </w:r>
          </w:p>
        </w:tc>
        <w:tc>
          <w:tcPr>
            <w:tcW w:w="969" w:type="dxa"/>
          </w:tcPr>
          <w:p w14:paraId="3CB3D88F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A87BEF6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FB10-</w:t>
            </w:r>
            <w:r w:rsidRPr="00914E7A">
              <w:rPr>
                <w:spacing w:val="-5"/>
                <w:sz w:val="17"/>
                <w:szCs w:val="17"/>
              </w:rPr>
              <w:t>15M</w:t>
            </w:r>
          </w:p>
        </w:tc>
        <w:tc>
          <w:tcPr>
            <w:tcW w:w="952" w:type="dxa"/>
          </w:tcPr>
          <w:p w14:paraId="24B5DB7B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6FB1B7AD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0FE05851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Fjerning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langs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kjørebane</w:t>
            </w:r>
          </w:p>
        </w:tc>
        <w:tc>
          <w:tcPr>
            <w:tcW w:w="850" w:type="dxa"/>
          </w:tcPr>
          <w:p w14:paraId="2CA8E7A1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10-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66CADAE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0F3D0B2B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33E2210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0519CA0F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496963F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2871C373" w14:textId="77777777" w:rsidTr="00086814">
        <w:trPr>
          <w:trHeight w:val="255"/>
        </w:trPr>
        <w:tc>
          <w:tcPr>
            <w:tcW w:w="1129" w:type="dxa"/>
          </w:tcPr>
          <w:p w14:paraId="505757FA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77.243</w:t>
            </w:r>
          </w:p>
        </w:tc>
        <w:tc>
          <w:tcPr>
            <w:tcW w:w="969" w:type="dxa"/>
          </w:tcPr>
          <w:p w14:paraId="41D70523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70ECD818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FB20-</w:t>
            </w:r>
            <w:r w:rsidRPr="00914E7A">
              <w:rPr>
                <w:spacing w:val="-5"/>
                <w:sz w:val="17"/>
                <w:szCs w:val="17"/>
              </w:rPr>
              <w:t>30K</w:t>
            </w:r>
          </w:p>
        </w:tc>
        <w:tc>
          <w:tcPr>
            <w:tcW w:w="952" w:type="dxa"/>
          </w:tcPr>
          <w:p w14:paraId="492AFC64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112162EB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8DC9C00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Fjerning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langs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kjørebane</w:t>
            </w:r>
          </w:p>
        </w:tc>
        <w:tc>
          <w:tcPr>
            <w:tcW w:w="850" w:type="dxa"/>
          </w:tcPr>
          <w:p w14:paraId="5259828B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20-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4EF1E078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303D2A7F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359407E1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0AFF0FFE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7615412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460AE42F" w14:textId="77777777" w:rsidTr="00086814">
        <w:trPr>
          <w:trHeight w:val="255"/>
        </w:trPr>
        <w:tc>
          <w:tcPr>
            <w:tcW w:w="1129" w:type="dxa"/>
          </w:tcPr>
          <w:p w14:paraId="2F63C881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77.244</w:t>
            </w:r>
          </w:p>
        </w:tc>
        <w:tc>
          <w:tcPr>
            <w:tcW w:w="969" w:type="dxa"/>
          </w:tcPr>
          <w:p w14:paraId="220FB968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0489BA1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FB20-</w:t>
            </w:r>
            <w:r w:rsidRPr="00914E7A">
              <w:rPr>
                <w:spacing w:val="-5"/>
                <w:sz w:val="17"/>
                <w:szCs w:val="17"/>
              </w:rPr>
              <w:t>30M</w:t>
            </w:r>
          </w:p>
        </w:tc>
        <w:tc>
          <w:tcPr>
            <w:tcW w:w="952" w:type="dxa"/>
          </w:tcPr>
          <w:p w14:paraId="0C8748F5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3D068DD6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F7C1260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Fjerning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langs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kjørebane</w:t>
            </w:r>
          </w:p>
        </w:tc>
        <w:tc>
          <w:tcPr>
            <w:tcW w:w="850" w:type="dxa"/>
          </w:tcPr>
          <w:p w14:paraId="15D9B93B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20-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5CA3C36E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118D393E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71D9B0A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475BBCAE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2562455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597DE4B8" w14:textId="77777777" w:rsidTr="00086814">
        <w:trPr>
          <w:trHeight w:val="255"/>
        </w:trPr>
        <w:tc>
          <w:tcPr>
            <w:tcW w:w="1129" w:type="dxa"/>
          </w:tcPr>
          <w:p w14:paraId="2AE0C727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77.245</w:t>
            </w:r>
          </w:p>
        </w:tc>
        <w:tc>
          <w:tcPr>
            <w:tcW w:w="969" w:type="dxa"/>
          </w:tcPr>
          <w:p w14:paraId="0C44E21C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9A315D3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FTV</w:t>
            </w:r>
          </w:p>
        </w:tc>
        <w:tc>
          <w:tcPr>
            <w:tcW w:w="952" w:type="dxa"/>
          </w:tcPr>
          <w:p w14:paraId="10892EB3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79D143D8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41" w:right="17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m2</w:t>
            </w:r>
          </w:p>
        </w:tc>
        <w:tc>
          <w:tcPr>
            <w:tcW w:w="3754" w:type="dxa"/>
          </w:tcPr>
          <w:p w14:paraId="6C24A5DC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Fjerning</w:t>
            </w:r>
            <w:r w:rsidRPr="00914E7A">
              <w:rPr>
                <w:spacing w:val="25"/>
                <w:sz w:val="17"/>
                <w:szCs w:val="17"/>
              </w:rPr>
              <w:t xml:space="preserve"> </w:t>
            </w:r>
            <w:r w:rsidRPr="00914E7A">
              <w:rPr>
                <w:sz w:val="17"/>
                <w:szCs w:val="17"/>
              </w:rPr>
              <w:t>tverrgående</w:t>
            </w:r>
            <w:r w:rsidRPr="00914E7A">
              <w:rPr>
                <w:spacing w:val="2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sz w:val="17"/>
                <w:szCs w:val="17"/>
              </w:rPr>
              <w:t>vegoppmerking</w:t>
            </w:r>
          </w:p>
        </w:tc>
        <w:tc>
          <w:tcPr>
            <w:tcW w:w="850" w:type="dxa"/>
          </w:tcPr>
          <w:p w14:paraId="54FBD471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276" w:type="dxa"/>
          </w:tcPr>
          <w:p w14:paraId="5C11E61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35B3ED0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5299BB2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6EADA02E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15E6FCD3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3A37C513" w14:textId="77777777" w:rsidTr="00086814">
        <w:trPr>
          <w:trHeight w:val="255"/>
        </w:trPr>
        <w:tc>
          <w:tcPr>
            <w:tcW w:w="1129" w:type="dxa"/>
          </w:tcPr>
          <w:p w14:paraId="4DBC5E47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77.251</w:t>
            </w:r>
          </w:p>
        </w:tc>
        <w:tc>
          <w:tcPr>
            <w:tcW w:w="969" w:type="dxa"/>
          </w:tcPr>
          <w:p w14:paraId="4E79B829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2E9AEC17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DFB10-</w:t>
            </w:r>
            <w:r w:rsidRPr="00914E7A">
              <w:rPr>
                <w:spacing w:val="-5"/>
                <w:sz w:val="17"/>
                <w:szCs w:val="17"/>
              </w:rPr>
              <w:t>15K</w:t>
            </w:r>
          </w:p>
        </w:tc>
        <w:tc>
          <w:tcPr>
            <w:tcW w:w="952" w:type="dxa"/>
          </w:tcPr>
          <w:p w14:paraId="085FF71D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6497D552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FDF9710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Delvis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fjerning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langs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kjørebane</w:t>
            </w:r>
          </w:p>
        </w:tc>
        <w:tc>
          <w:tcPr>
            <w:tcW w:w="850" w:type="dxa"/>
          </w:tcPr>
          <w:p w14:paraId="2FB30659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10-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02074D64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6D30AC9F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7F5B51E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6D625C0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7171EA55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0F467151" w14:textId="77777777" w:rsidTr="00086814">
        <w:trPr>
          <w:trHeight w:val="255"/>
        </w:trPr>
        <w:tc>
          <w:tcPr>
            <w:tcW w:w="1129" w:type="dxa"/>
          </w:tcPr>
          <w:p w14:paraId="08905009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77.252</w:t>
            </w:r>
          </w:p>
        </w:tc>
        <w:tc>
          <w:tcPr>
            <w:tcW w:w="969" w:type="dxa"/>
          </w:tcPr>
          <w:p w14:paraId="235B0C7D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76FAD91F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DFB10-</w:t>
            </w:r>
            <w:r w:rsidRPr="00914E7A">
              <w:rPr>
                <w:spacing w:val="-5"/>
                <w:sz w:val="17"/>
                <w:szCs w:val="17"/>
              </w:rPr>
              <w:t>15M</w:t>
            </w:r>
          </w:p>
        </w:tc>
        <w:tc>
          <w:tcPr>
            <w:tcW w:w="952" w:type="dxa"/>
          </w:tcPr>
          <w:p w14:paraId="10685F91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0F270755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751108F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Delvis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fjerning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langs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kjørebane</w:t>
            </w:r>
          </w:p>
        </w:tc>
        <w:tc>
          <w:tcPr>
            <w:tcW w:w="850" w:type="dxa"/>
          </w:tcPr>
          <w:p w14:paraId="2BF51F22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10-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75B82561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347EE5C3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0341367F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77D452A4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277359BD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385E8ABB" w14:textId="77777777" w:rsidTr="00086814">
        <w:trPr>
          <w:trHeight w:val="255"/>
        </w:trPr>
        <w:tc>
          <w:tcPr>
            <w:tcW w:w="1129" w:type="dxa"/>
          </w:tcPr>
          <w:p w14:paraId="1C75F91C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77.253</w:t>
            </w:r>
          </w:p>
        </w:tc>
        <w:tc>
          <w:tcPr>
            <w:tcW w:w="969" w:type="dxa"/>
          </w:tcPr>
          <w:p w14:paraId="74E261FD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2BD6174E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DFB20-</w:t>
            </w:r>
            <w:r w:rsidRPr="00914E7A">
              <w:rPr>
                <w:spacing w:val="-5"/>
                <w:sz w:val="17"/>
                <w:szCs w:val="17"/>
              </w:rPr>
              <w:t>30K</w:t>
            </w:r>
          </w:p>
        </w:tc>
        <w:tc>
          <w:tcPr>
            <w:tcW w:w="952" w:type="dxa"/>
          </w:tcPr>
          <w:p w14:paraId="4F48D07F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377364B7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0EB8C62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Delvis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fjerning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langs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kant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kjørebane</w:t>
            </w:r>
          </w:p>
        </w:tc>
        <w:tc>
          <w:tcPr>
            <w:tcW w:w="850" w:type="dxa"/>
          </w:tcPr>
          <w:p w14:paraId="47756584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20-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7DC4519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6F7B097C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5E27CF2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38432E23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044DD12E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02751964" w14:textId="77777777" w:rsidTr="00086814">
        <w:trPr>
          <w:trHeight w:val="255"/>
        </w:trPr>
        <w:tc>
          <w:tcPr>
            <w:tcW w:w="1129" w:type="dxa"/>
          </w:tcPr>
          <w:p w14:paraId="1DFD0A8B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77.254</w:t>
            </w:r>
          </w:p>
        </w:tc>
        <w:tc>
          <w:tcPr>
            <w:tcW w:w="969" w:type="dxa"/>
          </w:tcPr>
          <w:p w14:paraId="0F8A2B79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2B2848B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DFB20-</w:t>
            </w:r>
            <w:r w:rsidRPr="00914E7A">
              <w:rPr>
                <w:spacing w:val="-5"/>
                <w:sz w:val="17"/>
                <w:szCs w:val="17"/>
              </w:rPr>
              <w:t>30M</w:t>
            </w:r>
          </w:p>
        </w:tc>
        <w:tc>
          <w:tcPr>
            <w:tcW w:w="952" w:type="dxa"/>
          </w:tcPr>
          <w:p w14:paraId="55939C31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1ADBD985" w14:textId="77777777" w:rsidR="000C7F61" w:rsidRPr="00914E7A" w:rsidRDefault="000C7F61" w:rsidP="00691765">
            <w:pPr>
              <w:pStyle w:val="TableParagraph"/>
              <w:spacing w:before="20"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7F34955C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Delvis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fjerning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langs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midt</w:t>
            </w:r>
            <w:r w:rsidRPr="00914E7A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w w:val="105"/>
                <w:sz w:val="17"/>
                <w:szCs w:val="17"/>
              </w:rPr>
              <w:t>kjørebane</w:t>
            </w:r>
          </w:p>
        </w:tc>
        <w:tc>
          <w:tcPr>
            <w:tcW w:w="850" w:type="dxa"/>
          </w:tcPr>
          <w:p w14:paraId="1F52E6A8" w14:textId="77777777" w:rsidR="000C7F61" w:rsidRPr="00914E7A" w:rsidRDefault="000C7F61" w:rsidP="008C29C6">
            <w:pPr>
              <w:pStyle w:val="TableParagraph"/>
              <w:spacing w:before="20" w:line="192" w:lineRule="exact"/>
              <w:ind w:left="68" w:right="50"/>
              <w:jc w:val="center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20-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4A6774CD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7DF8B808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49B909C2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5AB8453F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6A455FB2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0C90DA02" w14:textId="77777777" w:rsidTr="00086814">
        <w:trPr>
          <w:trHeight w:val="255"/>
        </w:trPr>
        <w:tc>
          <w:tcPr>
            <w:tcW w:w="1129" w:type="dxa"/>
          </w:tcPr>
          <w:p w14:paraId="615BD01E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77.255</w:t>
            </w:r>
          </w:p>
        </w:tc>
        <w:tc>
          <w:tcPr>
            <w:tcW w:w="969" w:type="dxa"/>
          </w:tcPr>
          <w:p w14:paraId="1A4BF0FC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E68B51B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29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DFTV</w:t>
            </w:r>
          </w:p>
        </w:tc>
        <w:tc>
          <w:tcPr>
            <w:tcW w:w="952" w:type="dxa"/>
          </w:tcPr>
          <w:p w14:paraId="41F8CA8A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007EE22F" w14:textId="77777777" w:rsidR="000C7F61" w:rsidRPr="00914E7A" w:rsidRDefault="000C7F61" w:rsidP="00691765">
            <w:pPr>
              <w:pStyle w:val="TableParagraph"/>
              <w:spacing w:before="20" w:line="191" w:lineRule="exact"/>
              <w:ind w:left="41" w:right="17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m2</w:t>
            </w:r>
          </w:p>
        </w:tc>
        <w:tc>
          <w:tcPr>
            <w:tcW w:w="3754" w:type="dxa"/>
          </w:tcPr>
          <w:p w14:paraId="1EB7D495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27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Delvis</w:t>
            </w:r>
            <w:r w:rsidRPr="00914E7A">
              <w:rPr>
                <w:spacing w:val="21"/>
                <w:sz w:val="17"/>
                <w:szCs w:val="17"/>
              </w:rPr>
              <w:t xml:space="preserve"> </w:t>
            </w:r>
            <w:r w:rsidRPr="00914E7A">
              <w:rPr>
                <w:sz w:val="17"/>
                <w:szCs w:val="17"/>
              </w:rPr>
              <w:t>fjerning</w:t>
            </w:r>
            <w:r w:rsidRPr="00914E7A">
              <w:rPr>
                <w:spacing w:val="22"/>
                <w:sz w:val="17"/>
                <w:szCs w:val="17"/>
              </w:rPr>
              <w:t xml:space="preserve"> </w:t>
            </w:r>
            <w:r w:rsidRPr="00914E7A">
              <w:rPr>
                <w:sz w:val="17"/>
                <w:szCs w:val="17"/>
              </w:rPr>
              <w:t>tverrgående</w:t>
            </w:r>
            <w:r w:rsidRPr="00914E7A">
              <w:rPr>
                <w:spacing w:val="22"/>
                <w:sz w:val="17"/>
                <w:szCs w:val="17"/>
              </w:rPr>
              <w:t xml:space="preserve"> </w:t>
            </w:r>
            <w:r w:rsidRPr="00914E7A">
              <w:rPr>
                <w:spacing w:val="-2"/>
                <w:sz w:val="17"/>
                <w:szCs w:val="17"/>
              </w:rPr>
              <w:t>vegoppmerking</w:t>
            </w:r>
          </w:p>
        </w:tc>
        <w:tc>
          <w:tcPr>
            <w:tcW w:w="850" w:type="dxa"/>
          </w:tcPr>
          <w:p w14:paraId="0D6311C1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276" w:type="dxa"/>
          </w:tcPr>
          <w:p w14:paraId="2CACCBE1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7C163FC1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7C98BC78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0A8338A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672188FA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2BF88804" w14:textId="77777777" w:rsidTr="00086814">
        <w:trPr>
          <w:trHeight w:val="255"/>
        </w:trPr>
        <w:tc>
          <w:tcPr>
            <w:tcW w:w="1129" w:type="dxa"/>
          </w:tcPr>
          <w:p w14:paraId="2C082385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77.261</w:t>
            </w:r>
          </w:p>
        </w:tc>
        <w:tc>
          <w:tcPr>
            <w:tcW w:w="969" w:type="dxa"/>
          </w:tcPr>
          <w:p w14:paraId="4F475FE9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00374923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29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RK</w:t>
            </w:r>
          </w:p>
        </w:tc>
        <w:tc>
          <w:tcPr>
            <w:tcW w:w="952" w:type="dxa"/>
          </w:tcPr>
          <w:p w14:paraId="63FD6EDF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0C9352D5" w14:textId="77777777" w:rsidR="000C7F61" w:rsidRPr="00914E7A" w:rsidRDefault="000C7F61" w:rsidP="00691765">
            <w:pPr>
              <w:pStyle w:val="TableParagraph"/>
              <w:spacing w:before="20" w:line="191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0ADD73DF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26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Rengjøring</w:t>
            </w:r>
            <w:r w:rsidRPr="00914E7A">
              <w:rPr>
                <w:spacing w:val="25"/>
                <w:sz w:val="17"/>
                <w:szCs w:val="17"/>
              </w:rPr>
              <w:t xml:space="preserve"> </w:t>
            </w:r>
            <w:r w:rsidRPr="00914E7A">
              <w:rPr>
                <w:spacing w:val="-4"/>
                <w:sz w:val="17"/>
                <w:szCs w:val="17"/>
              </w:rPr>
              <w:t>kant</w:t>
            </w:r>
          </w:p>
        </w:tc>
        <w:tc>
          <w:tcPr>
            <w:tcW w:w="850" w:type="dxa"/>
          </w:tcPr>
          <w:p w14:paraId="6CB2F838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276" w:type="dxa"/>
          </w:tcPr>
          <w:p w14:paraId="28E95DC1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1BBE6DB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7382B1BB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77E946FF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4B558C6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11DFA27F" w14:textId="77777777" w:rsidTr="00086814">
        <w:trPr>
          <w:trHeight w:val="255"/>
        </w:trPr>
        <w:tc>
          <w:tcPr>
            <w:tcW w:w="1129" w:type="dxa"/>
          </w:tcPr>
          <w:p w14:paraId="7886BC32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77.262</w:t>
            </w:r>
          </w:p>
        </w:tc>
        <w:tc>
          <w:tcPr>
            <w:tcW w:w="969" w:type="dxa"/>
          </w:tcPr>
          <w:p w14:paraId="63EEB396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76C7136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29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RM</w:t>
            </w:r>
          </w:p>
        </w:tc>
        <w:tc>
          <w:tcPr>
            <w:tcW w:w="952" w:type="dxa"/>
          </w:tcPr>
          <w:p w14:paraId="763FF7C9" w14:textId="77777777" w:rsidR="000C7F61" w:rsidRPr="00914E7A" w:rsidRDefault="000C7F61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0F11CBB0" w14:textId="77777777" w:rsidR="000C7F61" w:rsidRPr="00914E7A" w:rsidRDefault="000C7F61" w:rsidP="00691765">
            <w:pPr>
              <w:pStyle w:val="TableParagraph"/>
              <w:spacing w:before="20" w:line="191" w:lineRule="exact"/>
              <w:ind w:left="23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8BFE78B" w14:textId="77777777" w:rsidR="000C7F61" w:rsidRPr="00914E7A" w:rsidRDefault="000C7F61" w:rsidP="008C29C6">
            <w:pPr>
              <w:pStyle w:val="TableParagraph"/>
              <w:spacing w:before="20" w:line="191" w:lineRule="exact"/>
              <w:ind w:left="26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Rengjøring</w:t>
            </w:r>
            <w:r w:rsidRPr="00914E7A">
              <w:rPr>
                <w:spacing w:val="25"/>
                <w:sz w:val="17"/>
                <w:szCs w:val="17"/>
              </w:rPr>
              <w:t xml:space="preserve"> </w:t>
            </w:r>
            <w:r w:rsidRPr="00914E7A">
              <w:rPr>
                <w:spacing w:val="-4"/>
                <w:sz w:val="17"/>
                <w:szCs w:val="17"/>
              </w:rPr>
              <w:t>midt</w:t>
            </w:r>
          </w:p>
        </w:tc>
        <w:tc>
          <w:tcPr>
            <w:tcW w:w="850" w:type="dxa"/>
          </w:tcPr>
          <w:p w14:paraId="352299B6" w14:textId="77777777" w:rsidR="000C7F61" w:rsidRPr="00914E7A" w:rsidRDefault="000C7F6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276" w:type="dxa"/>
          </w:tcPr>
          <w:p w14:paraId="0B6FA945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55BD80D9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6204FB4B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74294CC0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6F726027" w14:textId="77777777" w:rsidR="000C7F61" w:rsidRPr="00914E7A" w:rsidRDefault="000C7F61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3361850E" w14:textId="77777777" w:rsidTr="00086814">
        <w:trPr>
          <w:trHeight w:val="255"/>
        </w:trPr>
        <w:tc>
          <w:tcPr>
            <w:tcW w:w="1129" w:type="dxa"/>
          </w:tcPr>
          <w:p w14:paraId="13FFC8BB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9" w:type="dxa"/>
          </w:tcPr>
          <w:p w14:paraId="56C47CD5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48" w:type="dxa"/>
          </w:tcPr>
          <w:p w14:paraId="4AF5DB7C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52" w:type="dxa"/>
          </w:tcPr>
          <w:p w14:paraId="54F1F14C" w14:textId="77777777" w:rsidR="000C7F61" w:rsidRPr="00914E7A" w:rsidRDefault="000C7F61" w:rsidP="00691765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32" w:type="dxa"/>
          </w:tcPr>
          <w:p w14:paraId="60C2D4DD" w14:textId="77777777" w:rsidR="000C7F61" w:rsidRPr="00914E7A" w:rsidRDefault="000C7F61" w:rsidP="00691765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754" w:type="dxa"/>
          </w:tcPr>
          <w:p w14:paraId="2D6CFD79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0" w:type="dxa"/>
          </w:tcPr>
          <w:p w14:paraId="4944E6F8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6" w:type="dxa"/>
          </w:tcPr>
          <w:p w14:paraId="735D9407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</w:tcPr>
          <w:p w14:paraId="6804CBDF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09" w:type="dxa"/>
          </w:tcPr>
          <w:p w14:paraId="1B0E299E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23" w:type="dxa"/>
          </w:tcPr>
          <w:p w14:paraId="095F52B1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84" w:type="dxa"/>
          </w:tcPr>
          <w:p w14:paraId="28F3FDEF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914E7A" w:rsidRPr="00914E7A" w14:paraId="640866DE" w14:textId="77777777" w:rsidTr="00086814">
        <w:trPr>
          <w:trHeight w:val="255"/>
        </w:trPr>
        <w:tc>
          <w:tcPr>
            <w:tcW w:w="1129" w:type="dxa"/>
          </w:tcPr>
          <w:p w14:paraId="604D314D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9" w:type="dxa"/>
          </w:tcPr>
          <w:p w14:paraId="0C69457F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48" w:type="dxa"/>
          </w:tcPr>
          <w:p w14:paraId="3D9BC98A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52" w:type="dxa"/>
          </w:tcPr>
          <w:p w14:paraId="1C8F9A03" w14:textId="77777777" w:rsidR="000C7F61" w:rsidRPr="00914E7A" w:rsidRDefault="000C7F61" w:rsidP="00691765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32" w:type="dxa"/>
          </w:tcPr>
          <w:p w14:paraId="4C1427A0" w14:textId="77777777" w:rsidR="000C7F61" w:rsidRPr="00914E7A" w:rsidRDefault="000C7F61" w:rsidP="00691765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754" w:type="dxa"/>
          </w:tcPr>
          <w:p w14:paraId="3C410A5B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850" w:type="dxa"/>
          </w:tcPr>
          <w:p w14:paraId="263707BF" w14:textId="77777777" w:rsidR="000C7F61" w:rsidRPr="00914E7A" w:rsidRDefault="000C7F61" w:rsidP="003F6B5D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6" w:type="dxa"/>
          </w:tcPr>
          <w:p w14:paraId="2830F731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92" w:type="dxa"/>
          </w:tcPr>
          <w:p w14:paraId="7987CD3E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09" w:type="dxa"/>
          </w:tcPr>
          <w:p w14:paraId="69D9B76F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723" w:type="dxa"/>
          </w:tcPr>
          <w:p w14:paraId="605F1D86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84" w:type="dxa"/>
          </w:tcPr>
          <w:p w14:paraId="3BFC95B7" w14:textId="7777777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914E7A" w:rsidRPr="00914E7A" w14:paraId="20E52F69" w14:textId="77777777" w:rsidTr="00086814">
        <w:trPr>
          <w:trHeight w:val="255"/>
        </w:trPr>
        <w:tc>
          <w:tcPr>
            <w:tcW w:w="1129" w:type="dxa"/>
          </w:tcPr>
          <w:p w14:paraId="0C53E992" w14:textId="7D084145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77.3211</w:t>
            </w:r>
          </w:p>
        </w:tc>
        <w:tc>
          <w:tcPr>
            <w:tcW w:w="969" w:type="dxa"/>
          </w:tcPr>
          <w:p w14:paraId="0A34431C" w14:textId="77777777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48" w:type="dxa"/>
          </w:tcPr>
          <w:p w14:paraId="11FF3E13" w14:textId="40BCF265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H10</w:t>
            </w:r>
          </w:p>
        </w:tc>
        <w:tc>
          <w:tcPr>
            <w:tcW w:w="952" w:type="dxa"/>
          </w:tcPr>
          <w:p w14:paraId="07FD1B86" w14:textId="2BABF01F" w:rsidR="000C7F61" w:rsidRPr="00914E7A" w:rsidRDefault="000C7F61" w:rsidP="00691765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14159523" w14:textId="7E27B085" w:rsidR="000C7F61" w:rsidRPr="00914E7A" w:rsidRDefault="000C7F61" w:rsidP="00691765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B070EB3" w14:textId="53ABE7A9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Håndlegging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10</w:t>
            </w:r>
            <w:r w:rsidRPr="00914E7A">
              <w:rPr>
                <w:rFonts w:ascii="Arial" w:hAnsi="Arial" w:cs="Arial"/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cm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850" w:type="dxa"/>
          </w:tcPr>
          <w:p w14:paraId="78CB983B" w14:textId="04E3164A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359BF9E8" w14:textId="16DACAD6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3BCF1777" w14:textId="62A41ED3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12C41670" w14:textId="4D3F6F80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079D70E0" w14:textId="15A55C17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3DFFFEF7" w14:textId="03CAA8FD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22221F3E" w14:textId="77777777" w:rsidTr="00086814">
        <w:trPr>
          <w:trHeight w:val="255"/>
        </w:trPr>
        <w:tc>
          <w:tcPr>
            <w:tcW w:w="1129" w:type="dxa"/>
          </w:tcPr>
          <w:p w14:paraId="0C8F5892" w14:textId="10C1A218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77.3212</w:t>
            </w:r>
          </w:p>
        </w:tc>
        <w:tc>
          <w:tcPr>
            <w:tcW w:w="969" w:type="dxa"/>
          </w:tcPr>
          <w:p w14:paraId="7245967A" w14:textId="77777777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48" w:type="dxa"/>
          </w:tcPr>
          <w:p w14:paraId="72AAC46C" w14:textId="6F741E53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H10G</w:t>
            </w:r>
          </w:p>
        </w:tc>
        <w:tc>
          <w:tcPr>
            <w:tcW w:w="952" w:type="dxa"/>
          </w:tcPr>
          <w:p w14:paraId="1C3E580D" w14:textId="54BC4B6A" w:rsidR="000C7F61" w:rsidRPr="00914E7A" w:rsidRDefault="000C7F61" w:rsidP="00691765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1EC4A518" w14:textId="56A605B0" w:rsidR="000C7F61" w:rsidRPr="00914E7A" w:rsidRDefault="000C7F61" w:rsidP="00691765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78FE504C" w14:textId="3A350528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Håndlegging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10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cm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850" w:type="dxa"/>
          </w:tcPr>
          <w:p w14:paraId="4F5B77DB" w14:textId="1F13AFAB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0311FD54" w14:textId="5146E852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4304127" w14:textId="284B6A48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A405382" w14:textId="7039137C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00D060A5" w14:textId="58AD7940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5518592E" w14:textId="12117A2C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287AA474" w14:textId="77777777" w:rsidTr="00086814">
        <w:trPr>
          <w:trHeight w:val="255"/>
        </w:trPr>
        <w:tc>
          <w:tcPr>
            <w:tcW w:w="1129" w:type="dxa"/>
          </w:tcPr>
          <w:p w14:paraId="3DB938AB" w14:textId="4388AF5E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lastRenderedPageBreak/>
              <w:t>77.3213</w:t>
            </w:r>
          </w:p>
        </w:tc>
        <w:tc>
          <w:tcPr>
            <w:tcW w:w="969" w:type="dxa"/>
          </w:tcPr>
          <w:p w14:paraId="05BFD3FD" w14:textId="77777777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48" w:type="dxa"/>
          </w:tcPr>
          <w:p w14:paraId="2B34388C" w14:textId="6DBC8AA1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H15</w:t>
            </w:r>
          </w:p>
        </w:tc>
        <w:tc>
          <w:tcPr>
            <w:tcW w:w="952" w:type="dxa"/>
          </w:tcPr>
          <w:p w14:paraId="0D6A3013" w14:textId="751F2863" w:rsidR="000C7F61" w:rsidRPr="00914E7A" w:rsidRDefault="000C7F61" w:rsidP="00691765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3DC2FAE1" w14:textId="475D5F5E" w:rsidR="000C7F61" w:rsidRPr="00914E7A" w:rsidRDefault="000C7F61" w:rsidP="00691765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7C1F697E" w14:textId="6420674C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Håndlegging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15</w:t>
            </w:r>
            <w:r w:rsidRPr="00914E7A">
              <w:rPr>
                <w:rFonts w:ascii="Arial" w:hAnsi="Arial" w:cs="Arial"/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cm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850" w:type="dxa"/>
          </w:tcPr>
          <w:p w14:paraId="5C1F0C38" w14:textId="4A27B9C2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2E24AD84" w14:textId="710E1792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50216D61" w14:textId="44AB42E9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D6E0692" w14:textId="7932BCAF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0,90</w:t>
            </w:r>
          </w:p>
        </w:tc>
        <w:tc>
          <w:tcPr>
            <w:tcW w:w="723" w:type="dxa"/>
          </w:tcPr>
          <w:p w14:paraId="70FECAD4" w14:textId="2A7D6FD3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79B82544" w14:textId="2937BB02" w:rsidR="000C7F61" w:rsidRPr="00914E7A" w:rsidRDefault="000C7F61" w:rsidP="00F84206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713F680" w14:textId="77777777" w:rsidTr="00086814">
        <w:trPr>
          <w:trHeight w:val="255"/>
        </w:trPr>
        <w:tc>
          <w:tcPr>
            <w:tcW w:w="1129" w:type="dxa"/>
          </w:tcPr>
          <w:p w14:paraId="7946349E" w14:textId="33E479E5" w:rsidR="000C7F61" w:rsidRPr="00914E7A" w:rsidRDefault="000C7F61" w:rsidP="000C7F61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77.3214</w:t>
            </w:r>
          </w:p>
        </w:tc>
        <w:tc>
          <w:tcPr>
            <w:tcW w:w="969" w:type="dxa"/>
          </w:tcPr>
          <w:p w14:paraId="155D87A3" w14:textId="77777777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48" w:type="dxa"/>
          </w:tcPr>
          <w:p w14:paraId="402943F8" w14:textId="5F252786" w:rsidR="000C7F61" w:rsidRPr="00914E7A" w:rsidRDefault="000C7F61" w:rsidP="000C7F61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H15G</w:t>
            </w:r>
          </w:p>
        </w:tc>
        <w:tc>
          <w:tcPr>
            <w:tcW w:w="952" w:type="dxa"/>
          </w:tcPr>
          <w:p w14:paraId="0A214D13" w14:textId="2F6A17A6" w:rsidR="000C7F61" w:rsidRPr="00914E7A" w:rsidRDefault="000C7F61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3A968C6C" w14:textId="1419F839" w:rsidR="000C7F61" w:rsidRPr="00914E7A" w:rsidRDefault="000C7F61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C95DFC1" w14:textId="43547008" w:rsidR="000C7F61" w:rsidRPr="00914E7A" w:rsidRDefault="000C7F61" w:rsidP="000C7F61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Håndlegging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15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cm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850" w:type="dxa"/>
          </w:tcPr>
          <w:p w14:paraId="5CB5C4C1" w14:textId="195ACE22" w:rsidR="000C7F61" w:rsidRPr="00914E7A" w:rsidRDefault="000C7F61" w:rsidP="000C7F61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444A118E" w14:textId="4BA29F0E" w:rsidR="000C7F61" w:rsidRPr="00914E7A" w:rsidRDefault="000C7F61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8904E93" w14:textId="38BCB879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03233D04" w14:textId="3AFDD260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0,90</w:t>
            </w:r>
          </w:p>
        </w:tc>
        <w:tc>
          <w:tcPr>
            <w:tcW w:w="723" w:type="dxa"/>
          </w:tcPr>
          <w:p w14:paraId="79E86D3C" w14:textId="367C6D3D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64B38C23" w14:textId="5E77981F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250706BE" w14:textId="77777777" w:rsidTr="00086814">
        <w:trPr>
          <w:trHeight w:val="255"/>
        </w:trPr>
        <w:tc>
          <w:tcPr>
            <w:tcW w:w="1129" w:type="dxa"/>
          </w:tcPr>
          <w:p w14:paraId="376B6B91" w14:textId="199A62BE" w:rsidR="000C7F61" w:rsidRPr="00914E7A" w:rsidRDefault="000C7F61" w:rsidP="000C7F61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77.3215</w:t>
            </w:r>
          </w:p>
        </w:tc>
        <w:tc>
          <w:tcPr>
            <w:tcW w:w="969" w:type="dxa"/>
          </w:tcPr>
          <w:p w14:paraId="2F0A76BD" w14:textId="77777777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148" w:type="dxa"/>
          </w:tcPr>
          <w:p w14:paraId="3F79FB10" w14:textId="52CAE3F2" w:rsidR="000C7F61" w:rsidRPr="00914E7A" w:rsidRDefault="000C7F61" w:rsidP="000C7F61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H10-</w:t>
            </w:r>
            <w:r w:rsidRPr="00914E7A">
              <w:rPr>
                <w:rFonts w:ascii="Arial" w:hAnsi="Arial" w:cs="Arial"/>
                <w:spacing w:val="-10"/>
                <w:sz w:val="17"/>
                <w:szCs w:val="17"/>
              </w:rPr>
              <w:t>5</w:t>
            </w:r>
          </w:p>
        </w:tc>
        <w:tc>
          <w:tcPr>
            <w:tcW w:w="952" w:type="dxa"/>
          </w:tcPr>
          <w:p w14:paraId="45A17CD0" w14:textId="4C979B59" w:rsidR="000C7F61" w:rsidRPr="00914E7A" w:rsidRDefault="000C7F61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5F3E15E5" w14:textId="6F2F7667" w:rsidR="000C7F61" w:rsidRPr="00914E7A" w:rsidRDefault="000C7F61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BDAE654" w14:textId="0ADE3BCA" w:rsidR="000C7F61" w:rsidRPr="00914E7A" w:rsidRDefault="000C7F61" w:rsidP="000C7F61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Rumlefelt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10</w:t>
            </w:r>
            <w:r w:rsidRPr="00914E7A">
              <w:rPr>
                <w:rFonts w:ascii="Arial" w:hAnsi="Arial" w:cs="Arial"/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cm.</w:t>
            </w:r>
          </w:p>
        </w:tc>
        <w:tc>
          <w:tcPr>
            <w:tcW w:w="850" w:type="dxa"/>
          </w:tcPr>
          <w:p w14:paraId="47C3132F" w14:textId="0AA87D4B" w:rsidR="000C7F61" w:rsidRPr="00914E7A" w:rsidRDefault="000C7F61" w:rsidP="000C7F61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21C3D6DB" w14:textId="7CDB4F9A" w:rsidR="000C7F61" w:rsidRPr="00914E7A" w:rsidRDefault="000C7F61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71164ECC" w14:textId="0489D158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5,00</w:t>
            </w:r>
          </w:p>
        </w:tc>
        <w:tc>
          <w:tcPr>
            <w:tcW w:w="709" w:type="dxa"/>
          </w:tcPr>
          <w:p w14:paraId="7FD9CDA2" w14:textId="3630BCF7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723" w:type="dxa"/>
          </w:tcPr>
          <w:p w14:paraId="61B2C4D9" w14:textId="06CE18B7" w:rsidR="000C7F61" w:rsidRPr="00914E7A" w:rsidRDefault="000C7F61" w:rsidP="00F84206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2236A28F" w14:textId="2B96D4D0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07F27FB" w14:textId="77777777" w:rsidTr="00086814">
        <w:trPr>
          <w:trHeight w:val="255"/>
        </w:trPr>
        <w:tc>
          <w:tcPr>
            <w:tcW w:w="1129" w:type="dxa"/>
          </w:tcPr>
          <w:p w14:paraId="495E065C" w14:textId="692DA7DD" w:rsidR="000C7F61" w:rsidRPr="00914E7A" w:rsidRDefault="000C7F61" w:rsidP="000C7F61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77.3216</w:t>
            </w:r>
          </w:p>
        </w:tc>
        <w:tc>
          <w:tcPr>
            <w:tcW w:w="969" w:type="dxa"/>
          </w:tcPr>
          <w:p w14:paraId="3726E51E" w14:textId="178DC7C4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1014</w:t>
            </w:r>
          </w:p>
        </w:tc>
        <w:tc>
          <w:tcPr>
            <w:tcW w:w="1148" w:type="dxa"/>
          </w:tcPr>
          <w:p w14:paraId="6A3086BD" w14:textId="3535750F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H14-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25</w:t>
            </w:r>
          </w:p>
        </w:tc>
        <w:tc>
          <w:tcPr>
            <w:tcW w:w="952" w:type="dxa"/>
          </w:tcPr>
          <w:p w14:paraId="62ADEE81" w14:textId="5ED88588" w:rsidR="000C7F61" w:rsidRPr="00914E7A" w:rsidRDefault="000C7F61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0,25</w:t>
            </w:r>
          </w:p>
        </w:tc>
        <w:tc>
          <w:tcPr>
            <w:tcW w:w="832" w:type="dxa"/>
          </w:tcPr>
          <w:p w14:paraId="45A3AFA4" w14:textId="33879E61" w:rsidR="000C7F61" w:rsidRPr="00914E7A" w:rsidRDefault="000C7F61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3960C2F" w14:textId="74D3BF42" w:rsidR="000C7F61" w:rsidRPr="00914E7A" w:rsidRDefault="000C7F61" w:rsidP="000C7F61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Skravur</w:t>
            </w:r>
            <w:r w:rsidRPr="00914E7A">
              <w:rPr>
                <w:rFonts w:ascii="Arial" w:hAnsi="Arial" w:cs="Arial"/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25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cm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850" w:type="dxa"/>
          </w:tcPr>
          <w:p w14:paraId="1E5E263E" w14:textId="7A5D46E0" w:rsidR="000C7F61" w:rsidRPr="00914E7A" w:rsidRDefault="000C7F61" w:rsidP="000C7F61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25</w:t>
            </w:r>
          </w:p>
        </w:tc>
        <w:tc>
          <w:tcPr>
            <w:tcW w:w="1276" w:type="dxa"/>
          </w:tcPr>
          <w:p w14:paraId="1CEDD0B9" w14:textId="677501F9" w:rsidR="000C7F61" w:rsidRPr="00914E7A" w:rsidRDefault="000C7F61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A6D0586" w14:textId="0ED99E61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379C7FC" w14:textId="4D9D9873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23" w:type="dxa"/>
          </w:tcPr>
          <w:p w14:paraId="21F9F460" w14:textId="31EE49DF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D20DB06" w14:textId="1D94BE8A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0CFC13A1" w14:textId="77777777" w:rsidTr="00086814">
        <w:trPr>
          <w:trHeight w:val="255"/>
        </w:trPr>
        <w:tc>
          <w:tcPr>
            <w:tcW w:w="1129" w:type="dxa"/>
          </w:tcPr>
          <w:p w14:paraId="743041DF" w14:textId="3D89D231" w:rsidR="000C7F61" w:rsidRPr="00914E7A" w:rsidRDefault="000C7F61" w:rsidP="000C7F61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77.3217</w:t>
            </w:r>
          </w:p>
        </w:tc>
        <w:tc>
          <w:tcPr>
            <w:tcW w:w="969" w:type="dxa"/>
          </w:tcPr>
          <w:p w14:paraId="7A5BF82D" w14:textId="6B517F4F" w:rsidR="000C7F61" w:rsidRPr="00914E7A" w:rsidRDefault="000C7F61" w:rsidP="000C7F61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1014</w:t>
            </w:r>
          </w:p>
        </w:tc>
        <w:tc>
          <w:tcPr>
            <w:tcW w:w="1148" w:type="dxa"/>
          </w:tcPr>
          <w:p w14:paraId="354CD367" w14:textId="308DEDEA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H14-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25G</w:t>
            </w:r>
          </w:p>
        </w:tc>
        <w:tc>
          <w:tcPr>
            <w:tcW w:w="952" w:type="dxa"/>
          </w:tcPr>
          <w:p w14:paraId="5F56F666" w14:textId="4FECF95B" w:rsidR="000C7F61" w:rsidRPr="00914E7A" w:rsidRDefault="000C7F61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0,25</w:t>
            </w:r>
          </w:p>
        </w:tc>
        <w:tc>
          <w:tcPr>
            <w:tcW w:w="832" w:type="dxa"/>
          </w:tcPr>
          <w:p w14:paraId="26379B0C" w14:textId="5126FF9C" w:rsidR="000C7F61" w:rsidRPr="00914E7A" w:rsidRDefault="000C7F61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E43D5BB" w14:textId="6028DE8F" w:rsidR="000C7F61" w:rsidRPr="00914E7A" w:rsidRDefault="000C7F61" w:rsidP="000C7F61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Skravur</w:t>
            </w:r>
            <w:r w:rsidRPr="00914E7A">
              <w:rPr>
                <w:rFonts w:ascii="Arial" w:hAnsi="Arial" w:cs="Arial"/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25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cm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850" w:type="dxa"/>
          </w:tcPr>
          <w:p w14:paraId="4B6B2D84" w14:textId="1AEEFA74" w:rsidR="000C7F61" w:rsidRPr="00914E7A" w:rsidRDefault="000C7F61" w:rsidP="000C7F61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25</w:t>
            </w:r>
          </w:p>
        </w:tc>
        <w:tc>
          <w:tcPr>
            <w:tcW w:w="1276" w:type="dxa"/>
          </w:tcPr>
          <w:p w14:paraId="69BDFED6" w14:textId="5D0AFA32" w:rsidR="000C7F61" w:rsidRPr="00914E7A" w:rsidRDefault="000C7F61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38E6486F" w14:textId="092D4A00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575AB5A" w14:textId="297CA2D1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23" w:type="dxa"/>
          </w:tcPr>
          <w:p w14:paraId="3E3BA484" w14:textId="2D7EE3F9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11232982" w14:textId="77FC9C33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6645E2D" w14:textId="77777777" w:rsidTr="00086814">
        <w:trPr>
          <w:trHeight w:val="255"/>
        </w:trPr>
        <w:tc>
          <w:tcPr>
            <w:tcW w:w="1129" w:type="dxa"/>
          </w:tcPr>
          <w:p w14:paraId="76633609" w14:textId="637DD809" w:rsidR="000C7F61" w:rsidRPr="00914E7A" w:rsidRDefault="000C7F61" w:rsidP="000C7F61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77.3218</w:t>
            </w:r>
          </w:p>
        </w:tc>
        <w:tc>
          <w:tcPr>
            <w:tcW w:w="969" w:type="dxa"/>
          </w:tcPr>
          <w:p w14:paraId="571CDD65" w14:textId="6DD5BC7D" w:rsidR="000C7F61" w:rsidRPr="00914E7A" w:rsidRDefault="000C7F61" w:rsidP="000C7F61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1014</w:t>
            </w:r>
          </w:p>
        </w:tc>
        <w:tc>
          <w:tcPr>
            <w:tcW w:w="1148" w:type="dxa"/>
          </w:tcPr>
          <w:p w14:paraId="09665BB6" w14:textId="3BAD04D7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H14-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50</w:t>
            </w:r>
          </w:p>
        </w:tc>
        <w:tc>
          <w:tcPr>
            <w:tcW w:w="952" w:type="dxa"/>
          </w:tcPr>
          <w:p w14:paraId="36D91DCC" w14:textId="779F88A4" w:rsidR="000C7F61" w:rsidRPr="00914E7A" w:rsidRDefault="000C7F61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0,50</w:t>
            </w:r>
          </w:p>
        </w:tc>
        <w:tc>
          <w:tcPr>
            <w:tcW w:w="832" w:type="dxa"/>
          </w:tcPr>
          <w:p w14:paraId="4258FC4B" w14:textId="3E49E1EE" w:rsidR="000C7F61" w:rsidRPr="00914E7A" w:rsidRDefault="000C7F61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AD39346" w14:textId="336D4619" w:rsidR="000C7F61" w:rsidRPr="00914E7A" w:rsidRDefault="000C7F61" w:rsidP="000C7F61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Skravur</w:t>
            </w:r>
            <w:r w:rsidRPr="00914E7A">
              <w:rPr>
                <w:rFonts w:ascii="Arial" w:hAnsi="Arial" w:cs="Arial"/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50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cm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850" w:type="dxa"/>
          </w:tcPr>
          <w:p w14:paraId="51C5CFF3" w14:textId="0226F05F" w:rsidR="000C7F61" w:rsidRPr="00914E7A" w:rsidRDefault="000C7F61" w:rsidP="000C7F61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50</w:t>
            </w:r>
          </w:p>
        </w:tc>
        <w:tc>
          <w:tcPr>
            <w:tcW w:w="1276" w:type="dxa"/>
          </w:tcPr>
          <w:p w14:paraId="2CC7904B" w14:textId="2AE02456" w:rsidR="000C7F61" w:rsidRPr="00914E7A" w:rsidRDefault="000C7F61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7EF7601D" w14:textId="73DEB715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32F34B0" w14:textId="4222882E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23" w:type="dxa"/>
          </w:tcPr>
          <w:p w14:paraId="75054363" w14:textId="41CF27C0" w:rsidR="000C7F61" w:rsidRPr="00914E7A" w:rsidRDefault="000C7F61" w:rsidP="00F84206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65F72C1E" w14:textId="4334BED3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18EA64FF" w14:textId="77777777" w:rsidTr="00086814">
        <w:trPr>
          <w:trHeight w:val="255"/>
        </w:trPr>
        <w:tc>
          <w:tcPr>
            <w:tcW w:w="1129" w:type="dxa"/>
          </w:tcPr>
          <w:p w14:paraId="547AA943" w14:textId="7331405C" w:rsidR="000C7F61" w:rsidRPr="00914E7A" w:rsidRDefault="000C7F61" w:rsidP="000C7F61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77.3219</w:t>
            </w:r>
          </w:p>
        </w:tc>
        <w:tc>
          <w:tcPr>
            <w:tcW w:w="969" w:type="dxa"/>
          </w:tcPr>
          <w:p w14:paraId="00BC5878" w14:textId="437EEC54" w:rsidR="000C7F61" w:rsidRPr="00914E7A" w:rsidRDefault="000C7F61" w:rsidP="000C7F61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1014</w:t>
            </w:r>
          </w:p>
        </w:tc>
        <w:tc>
          <w:tcPr>
            <w:tcW w:w="1148" w:type="dxa"/>
          </w:tcPr>
          <w:p w14:paraId="549AA100" w14:textId="773D235C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H14-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50G</w:t>
            </w:r>
          </w:p>
        </w:tc>
        <w:tc>
          <w:tcPr>
            <w:tcW w:w="952" w:type="dxa"/>
          </w:tcPr>
          <w:p w14:paraId="4B1F59B0" w14:textId="7F82803F" w:rsidR="000C7F61" w:rsidRPr="00914E7A" w:rsidRDefault="000C7F61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0,50</w:t>
            </w:r>
          </w:p>
        </w:tc>
        <w:tc>
          <w:tcPr>
            <w:tcW w:w="832" w:type="dxa"/>
          </w:tcPr>
          <w:p w14:paraId="0CC08E55" w14:textId="4C7EEC98" w:rsidR="000C7F61" w:rsidRPr="00914E7A" w:rsidRDefault="000C7F61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5220FABD" w14:textId="3C4758DD" w:rsidR="000C7F61" w:rsidRPr="00914E7A" w:rsidRDefault="000C7F61" w:rsidP="000C7F61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Skravur</w:t>
            </w:r>
            <w:r w:rsidRPr="00914E7A">
              <w:rPr>
                <w:rFonts w:ascii="Arial" w:hAnsi="Arial" w:cs="Arial"/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50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cm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850" w:type="dxa"/>
          </w:tcPr>
          <w:p w14:paraId="564016C6" w14:textId="1828E15E" w:rsidR="000C7F61" w:rsidRPr="00914E7A" w:rsidRDefault="000C7F61" w:rsidP="000C7F61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50</w:t>
            </w:r>
          </w:p>
        </w:tc>
        <w:tc>
          <w:tcPr>
            <w:tcW w:w="1276" w:type="dxa"/>
          </w:tcPr>
          <w:p w14:paraId="73B69C44" w14:textId="735A86C5" w:rsidR="000C7F61" w:rsidRPr="00914E7A" w:rsidRDefault="000C7F61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3F95E3F3" w14:textId="72F13989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456B5DE" w14:textId="2B393448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23" w:type="dxa"/>
          </w:tcPr>
          <w:p w14:paraId="3D8C08A0" w14:textId="4C977D35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4033A915" w14:textId="6AAB25EE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928890B" w14:textId="77777777" w:rsidTr="00086814">
        <w:trPr>
          <w:trHeight w:val="255"/>
        </w:trPr>
        <w:tc>
          <w:tcPr>
            <w:tcW w:w="1129" w:type="dxa"/>
          </w:tcPr>
          <w:p w14:paraId="24D7E8DA" w14:textId="231E63A2" w:rsidR="000C7F61" w:rsidRPr="00914E7A" w:rsidRDefault="000C7F61" w:rsidP="000C7F61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77.3221</w:t>
            </w:r>
          </w:p>
        </w:tc>
        <w:tc>
          <w:tcPr>
            <w:tcW w:w="969" w:type="dxa"/>
          </w:tcPr>
          <w:p w14:paraId="0A0CC77E" w14:textId="5FE10269" w:rsidR="000C7F61" w:rsidRPr="00914E7A" w:rsidRDefault="000C7F61" w:rsidP="000C7F61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1014</w:t>
            </w:r>
          </w:p>
        </w:tc>
        <w:tc>
          <w:tcPr>
            <w:tcW w:w="1148" w:type="dxa"/>
          </w:tcPr>
          <w:p w14:paraId="274DED83" w14:textId="562657B3" w:rsidR="000C7F61" w:rsidRPr="00914E7A" w:rsidRDefault="000C7F61" w:rsidP="000C7F61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H14-</w:t>
            </w:r>
            <w:r w:rsidRPr="00914E7A">
              <w:rPr>
                <w:rFonts w:ascii="Arial" w:hAnsi="Arial" w:cs="Arial"/>
                <w:spacing w:val="-10"/>
                <w:sz w:val="17"/>
                <w:szCs w:val="17"/>
              </w:rPr>
              <w:t>G</w:t>
            </w:r>
          </w:p>
        </w:tc>
        <w:tc>
          <w:tcPr>
            <w:tcW w:w="952" w:type="dxa"/>
          </w:tcPr>
          <w:p w14:paraId="739D9207" w14:textId="17FF5AE7" w:rsidR="000C7F61" w:rsidRPr="00914E7A" w:rsidRDefault="000C7F61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832" w:type="dxa"/>
          </w:tcPr>
          <w:p w14:paraId="7EF815C5" w14:textId="3A4F0079" w:rsidR="000C7F61" w:rsidRPr="00914E7A" w:rsidRDefault="000C7F61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m2</w:t>
            </w:r>
          </w:p>
        </w:tc>
        <w:tc>
          <w:tcPr>
            <w:tcW w:w="3754" w:type="dxa"/>
          </w:tcPr>
          <w:p w14:paraId="0E6810E5" w14:textId="03D1F069" w:rsidR="000C7F61" w:rsidRPr="00914E7A" w:rsidRDefault="000C7F61" w:rsidP="000C7F61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Fylt</w:t>
            </w:r>
            <w:r w:rsidRPr="00914E7A">
              <w:rPr>
                <w:rFonts w:ascii="Arial" w:hAnsi="Arial" w:cs="Arial"/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spiss</w:t>
            </w:r>
            <w:r w:rsidRPr="00914E7A">
              <w:rPr>
                <w:rFonts w:ascii="Arial" w:hAnsi="Arial" w:cs="Arial"/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850" w:type="dxa"/>
          </w:tcPr>
          <w:p w14:paraId="495CCB13" w14:textId="77777777" w:rsidR="000C7F61" w:rsidRPr="00914E7A" w:rsidRDefault="000C7F61" w:rsidP="000C7F61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07E7865A" w14:textId="2800A671" w:rsidR="000C7F61" w:rsidRPr="00914E7A" w:rsidRDefault="000C7F61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5819D421" w14:textId="3BFDFCAA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1EBE0FC" w14:textId="19D2E7C4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6,00</w:t>
            </w:r>
          </w:p>
        </w:tc>
        <w:tc>
          <w:tcPr>
            <w:tcW w:w="723" w:type="dxa"/>
          </w:tcPr>
          <w:p w14:paraId="01230C13" w14:textId="4B121428" w:rsidR="000C7F61" w:rsidRPr="00914E7A" w:rsidRDefault="000C7F61" w:rsidP="00F84206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3892F75D" w14:textId="0F9C2717" w:rsidR="000C7F61" w:rsidRPr="00914E7A" w:rsidRDefault="000C7F61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06610F78" w14:textId="77777777" w:rsidTr="00086814">
        <w:trPr>
          <w:trHeight w:val="255"/>
        </w:trPr>
        <w:tc>
          <w:tcPr>
            <w:tcW w:w="1129" w:type="dxa"/>
          </w:tcPr>
          <w:p w14:paraId="32B53B34" w14:textId="5E77F6B9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77.3222</w:t>
            </w:r>
          </w:p>
        </w:tc>
        <w:tc>
          <w:tcPr>
            <w:tcW w:w="969" w:type="dxa"/>
          </w:tcPr>
          <w:p w14:paraId="6DACFDEC" w14:textId="3B4107AD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1014</w:t>
            </w:r>
          </w:p>
        </w:tc>
        <w:tc>
          <w:tcPr>
            <w:tcW w:w="1148" w:type="dxa"/>
          </w:tcPr>
          <w:p w14:paraId="2096443E" w14:textId="48D043F9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H14-</w:t>
            </w:r>
            <w:r w:rsidRPr="00914E7A">
              <w:rPr>
                <w:rFonts w:ascii="Arial" w:hAnsi="Arial" w:cs="Arial"/>
                <w:spacing w:val="-10"/>
                <w:sz w:val="17"/>
                <w:szCs w:val="17"/>
              </w:rPr>
              <w:t>H</w:t>
            </w:r>
          </w:p>
        </w:tc>
        <w:tc>
          <w:tcPr>
            <w:tcW w:w="952" w:type="dxa"/>
          </w:tcPr>
          <w:p w14:paraId="3FC4BB97" w14:textId="78CC9646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832" w:type="dxa"/>
          </w:tcPr>
          <w:p w14:paraId="795D6B1D" w14:textId="5BADEE12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m2</w:t>
            </w:r>
          </w:p>
        </w:tc>
        <w:tc>
          <w:tcPr>
            <w:tcW w:w="3754" w:type="dxa"/>
          </w:tcPr>
          <w:p w14:paraId="0FE340E2" w14:textId="3A92FF15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Fylt</w:t>
            </w:r>
            <w:r w:rsidRPr="00914E7A">
              <w:rPr>
                <w:rFonts w:ascii="Arial" w:hAnsi="Arial" w:cs="Arial"/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spiss</w:t>
            </w:r>
            <w:r w:rsidRPr="00914E7A">
              <w:rPr>
                <w:rFonts w:ascii="Arial" w:hAnsi="Arial" w:cs="Arial"/>
                <w:spacing w:val="-9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850" w:type="dxa"/>
          </w:tcPr>
          <w:p w14:paraId="1C3CCFA2" w14:textId="77777777" w:rsidR="00914E7A" w:rsidRPr="00914E7A" w:rsidRDefault="00914E7A" w:rsidP="00914E7A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63F62FCC" w14:textId="34509A9A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76949CEB" w14:textId="1347D4D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3E54CE38" w14:textId="45BD4693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6,00</w:t>
            </w:r>
          </w:p>
        </w:tc>
        <w:tc>
          <w:tcPr>
            <w:tcW w:w="723" w:type="dxa"/>
          </w:tcPr>
          <w:p w14:paraId="56781515" w14:textId="094942A8" w:rsidR="00914E7A" w:rsidRPr="00914E7A" w:rsidRDefault="00914E7A" w:rsidP="00F84206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7CD9F31" w14:textId="5A8EE4EC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6F692A2" w14:textId="77777777" w:rsidTr="00086814">
        <w:trPr>
          <w:trHeight w:val="255"/>
        </w:trPr>
        <w:tc>
          <w:tcPr>
            <w:tcW w:w="1129" w:type="dxa"/>
          </w:tcPr>
          <w:p w14:paraId="667F67EF" w14:textId="36F10CEC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77.3223</w:t>
            </w:r>
          </w:p>
        </w:tc>
        <w:tc>
          <w:tcPr>
            <w:tcW w:w="969" w:type="dxa"/>
          </w:tcPr>
          <w:p w14:paraId="40C31A89" w14:textId="588995BF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1020</w:t>
            </w:r>
          </w:p>
        </w:tc>
        <w:tc>
          <w:tcPr>
            <w:tcW w:w="1148" w:type="dxa"/>
          </w:tcPr>
          <w:p w14:paraId="17DDC407" w14:textId="31429C53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H20-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25</w:t>
            </w:r>
          </w:p>
        </w:tc>
        <w:tc>
          <w:tcPr>
            <w:tcW w:w="952" w:type="dxa"/>
          </w:tcPr>
          <w:p w14:paraId="31B5F43F" w14:textId="6373F11F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0,25</w:t>
            </w:r>
          </w:p>
        </w:tc>
        <w:tc>
          <w:tcPr>
            <w:tcW w:w="832" w:type="dxa"/>
          </w:tcPr>
          <w:p w14:paraId="2C67D51A" w14:textId="71F60B59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6671379" w14:textId="071E546A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Stopplinje</w:t>
            </w:r>
            <w:r w:rsidRPr="00914E7A">
              <w:rPr>
                <w:rFonts w:ascii="Arial" w:hAnsi="Arial" w:cs="Arial"/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ved</w:t>
            </w:r>
            <w:r w:rsidRPr="00914E7A">
              <w:rPr>
                <w:rFonts w:ascii="Arial" w:hAnsi="Arial" w:cs="Arial"/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trafikklys</w:t>
            </w:r>
            <w:r w:rsidRPr="00914E7A">
              <w:rPr>
                <w:rFonts w:ascii="Arial" w:hAnsi="Arial" w:cs="Arial"/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25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5B62D84E" w14:textId="31991C62" w:rsidR="00914E7A" w:rsidRPr="00914E7A" w:rsidRDefault="00914E7A" w:rsidP="00914E7A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25</w:t>
            </w:r>
          </w:p>
        </w:tc>
        <w:tc>
          <w:tcPr>
            <w:tcW w:w="1276" w:type="dxa"/>
          </w:tcPr>
          <w:p w14:paraId="7A110FE2" w14:textId="59E2A614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7B9B5259" w14:textId="670A3C3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10B32D46" w14:textId="0EB5A404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23" w:type="dxa"/>
          </w:tcPr>
          <w:p w14:paraId="44DCA388" w14:textId="6961D53D" w:rsidR="00914E7A" w:rsidRPr="00914E7A" w:rsidRDefault="00914E7A" w:rsidP="00F84206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F7A6EB9" w14:textId="693E704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A05FF4E" w14:textId="77777777" w:rsidTr="00086814">
        <w:trPr>
          <w:trHeight w:val="255"/>
        </w:trPr>
        <w:tc>
          <w:tcPr>
            <w:tcW w:w="1129" w:type="dxa"/>
          </w:tcPr>
          <w:p w14:paraId="2F20A7B3" w14:textId="1B6756CD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77.3224</w:t>
            </w:r>
          </w:p>
        </w:tc>
        <w:tc>
          <w:tcPr>
            <w:tcW w:w="969" w:type="dxa"/>
          </w:tcPr>
          <w:p w14:paraId="12CE48A9" w14:textId="6679B09D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1020</w:t>
            </w:r>
          </w:p>
        </w:tc>
        <w:tc>
          <w:tcPr>
            <w:tcW w:w="1148" w:type="dxa"/>
          </w:tcPr>
          <w:p w14:paraId="0EC62B94" w14:textId="65797570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H20-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50</w:t>
            </w:r>
          </w:p>
        </w:tc>
        <w:tc>
          <w:tcPr>
            <w:tcW w:w="952" w:type="dxa"/>
          </w:tcPr>
          <w:p w14:paraId="6382785F" w14:textId="7F9B33EF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0,50</w:t>
            </w:r>
          </w:p>
        </w:tc>
        <w:tc>
          <w:tcPr>
            <w:tcW w:w="832" w:type="dxa"/>
          </w:tcPr>
          <w:p w14:paraId="1F50C9C7" w14:textId="00244766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79599508" w14:textId="0AD3B301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Stopplinje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ved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stoppskilt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50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7CB74784" w14:textId="7686E183" w:rsidR="00914E7A" w:rsidRPr="00914E7A" w:rsidRDefault="00914E7A" w:rsidP="00914E7A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50</w:t>
            </w:r>
          </w:p>
        </w:tc>
        <w:tc>
          <w:tcPr>
            <w:tcW w:w="1276" w:type="dxa"/>
          </w:tcPr>
          <w:p w14:paraId="1E3F9DA6" w14:textId="2F8656FE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98FA52D" w14:textId="4FC414E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66C067D7" w14:textId="3063D351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23" w:type="dxa"/>
          </w:tcPr>
          <w:p w14:paraId="7E5CA1A8" w14:textId="00AE90A3" w:rsidR="00914E7A" w:rsidRPr="00914E7A" w:rsidRDefault="00914E7A" w:rsidP="00F84206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2B2A237" w14:textId="43EF7842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67F9ADF1" w14:textId="77777777" w:rsidTr="00086814">
        <w:trPr>
          <w:trHeight w:val="255"/>
        </w:trPr>
        <w:tc>
          <w:tcPr>
            <w:tcW w:w="1129" w:type="dxa"/>
          </w:tcPr>
          <w:p w14:paraId="39723861" w14:textId="7092DC00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77.3225</w:t>
            </w:r>
          </w:p>
        </w:tc>
        <w:tc>
          <w:tcPr>
            <w:tcW w:w="969" w:type="dxa"/>
          </w:tcPr>
          <w:p w14:paraId="6DE9ABF0" w14:textId="4D0EE9F4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1022</w:t>
            </w:r>
          </w:p>
        </w:tc>
        <w:tc>
          <w:tcPr>
            <w:tcW w:w="1148" w:type="dxa"/>
          </w:tcPr>
          <w:p w14:paraId="38761A10" w14:textId="50321C84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H22</w:t>
            </w:r>
          </w:p>
        </w:tc>
        <w:tc>
          <w:tcPr>
            <w:tcW w:w="952" w:type="dxa"/>
          </w:tcPr>
          <w:p w14:paraId="25D2A5AA" w14:textId="2D7CDCDB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1D2A3A09" w14:textId="2A317C6D" w:rsidR="00914E7A" w:rsidRPr="00914E7A" w:rsidRDefault="00914E7A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7801257C" w14:textId="477F2449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Vikelinje</w:t>
            </w:r>
          </w:p>
        </w:tc>
        <w:tc>
          <w:tcPr>
            <w:tcW w:w="850" w:type="dxa"/>
          </w:tcPr>
          <w:p w14:paraId="5F080B6B" w14:textId="77777777" w:rsidR="00914E7A" w:rsidRPr="00914E7A" w:rsidRDefault="00914E7A" w:rsidP="00914E7A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52AAEDFF" w14:textId="739FD151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2793F95" w14:textId="552E1798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0088F8D8" w14:textId="644C1622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0,90</w:t>
            </w:r>
          </w:p>
        </w:tc>
        <w:tc>
          <w:tcPr>
            <w:tcW w:w="723" w:type="dxa"/>
          </w:tcPr>
          <w:p w14:paraId="21BF356A" w14:textId="55F9F01D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3F70DDCC" w14:textId="707D799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784B3B7" w14:textId="77777777" w:rsidTr="00086814">
        <w:trPr>
          <w:trHeight w:val="255"/>
        </w:trPr>
        <w:tc>
          <w:tcPr>
            <w:tcW w:w="1129" w:type="dxa"/>
          </w:tcPr>
          <w:p w14:paraId="468F8576" w14:textId="18EF63CD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77.3226</w:t>
            </w:r>
          </w:p>
        </w:tc>
        <w:tc>
          <w:tcPr>
            <w:tcW w:w="969" w:type="dxa"/>
          </w:tcPr>
          <w:p w14:paraId="0AFFD9DC" w14:textId="32D46DAA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1024</w:t>
            </w:r>
          </w:p>
        </w:tc>
        <w:tc>
          <w:tcPr>
            <w:tcW w:w="1148" w:type="dxa"/>
          </w:tcPr>
          <w:p w14:paraId="1455862C" w14:textId="1A7FE375" w:rsidR="00914E7A" w:rsidRPr="00914E7A" w:rsidRDefault="00914E7A" w:rsidP="00914E7A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H24</w:t>
            </w:r>
          </w:p>
        </w:tc>
        <w:tc>
          <w:tcPr>
            <w:tcW w:w="952" w:type="dxa"/>
          </w:tcPr>
          <w:p w14:paraId="3008F0C5" w14:textId="3745CB08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0,50</w:t>
            </w:r>
          </w:p>
        </w:tc>
        <w:tc>
          <w:tcPr>
            <w:tcW w:w="832" w:type="dxa"/>
          </w:tcPr>
          <w:p w14:paraId="6209848A" w14:textId="0B8ACF58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22E8D35" w14:textId="674129D9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Gangfelt</w:t>
            </w:r>
          </w:p>
        </w:tc>
        <w:tc>
          <w:tcPr>
            <w:tcW w:w="850" w:type="dxa"/>
          </w:tcPr>
          <w:p w14:paraId="6EEBF362" w14:textId="49EF6397" w:rsidR="00914E7A" w:rsidRPr="00914E7A" w:rsidRDefault="00914E7A" w:rsidP="00914E7A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50</w:t>
            </w:r>
          </w:p>
        </w:tc>
        <w:tc>
          <w:tcPr>
            <w:tcW w:w="1276" w:type="dxa"/>
          </w:tcPr>
          <w:p w14:paraId="6CE4DB3A" w14:textId="7FCC780F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22BB3E2D" w14:textId="6226E05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044D12CD" w14:textId="0879646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23" w:type="dxa"/>
          </w:tcPr>
          <w:p w14:paraId="1BD6FCC5" w14:textId="340E052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21ABD12F" w14:textId="18E9AB4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3BBD546E" w14:textId="77777777" w:rsidTr="00086814">
        <w:trPr>
          <w:trHeight w:val="255"/>
        </w:trPr>
        <w:tc>
          <w:tcPr>
            <w:tcW w:w="1129" w:type="dxa"/>
          </w:tcPr>
          <w:p w14:paraId="532E9B7F" w14:textId="695CE2CA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77.3227</w:t>
            </w:r>
          </w:p>
        </w:tc>
        <w:tc>
          <w:tcPr>
            <w:tcW w:w="969" w:type="dxa"/>
          </w:tcPr>
          <w:p w14:paraId="3E103A31" w14:textId="2B754FA1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1026</w:t>
            </w:r>
          </w:p>
        </w:tc>
        <w:tc>
          <w:tcPr>
            <w:tcW w:w="1148" w:type="dxa"/>
          </w:tcPr>
          <w:p w14:paraId="0F954897" w14:textId="4E7C8AB6" w:rsidR="00914E7A" w:rsidRPr="00914E7A" w:rsidRDefault="00914E7A" w:rsidP="00914E7A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Chks</w:t>
            </w:r>
          </w:p>
        </w:tc>
        <w:tc>
          <w:tcPr>
            <w:tcW w:w="952" w:type="dxa"/>
          </w:tcPr>
          <w:p w14:paraId="6D0E73B6" w14:textId="1AE23CF0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0,25</w:t>
            </w:r>
          </w:p>
        </w:tc>
        <w:tc>
          <w:tcPr>
            <w:tcW w:w="832" w:type="dxa"/>
          </w:tcPr>
          <w:p w14:paraId="5E7A096C" w14:textId="74488E56" w:rsidR="00914E7A" w:rsidRPr="00914E7A" w:rsidRDefault="00914E7A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0AC85B44" w14:textId="1E89809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Sykkelkryssing</w:t>
            </w:r>
          </w:p>
        </w:tc>
        <w:tc>
          <w:tcPr>
            <w:tcW w:w="850" w:type="dxa"/>
          </w:tcPr>
          <w:p w14:paraId="4361E9D0" w14:textId="1C15EFF4" w:rsidR="00914E7A" w:rsidRPr="00914E7A" w:rsidRDefault="00914E7A" w:rsidP="00914E7A">
            <w:pPr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50x50</w:t>
            </w:r>
          </w:p>
        </w:tc>
        <w:tc>
          <w:tcPr>
            <w:tcW w:w="1276" w:type="dxa"/>
          </w:tcPr>
          <w:p w14:paraId="1E53AD8D" w14:textId="10A31CBD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B35BDA9" w14:textId="5C9241D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7B9C228" w14:textId="71F5DF3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23" w:type="dxa"/>
          </w:tcPr>
          <w:p w14:paraId="1C5A3021" w14:textId="00819E66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AF53349" w14:textId="07A658F2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3E0B761E" w14:textId="77777777" w:rsidTr="00086814">
        <w:trPr>
          <w:trHeight w:val="255"/>
        </w:trPr>
        <w:tc>
          <w:tcPr>
            <w:tcW w:w="1129" w:type="dxa"/>
          </w:tcPr>
          <w:p w14:paraId="20FC3C8C" w14:textId="58BF43EC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77.3228</w:t>
            </w:r>
          </w:p>
        </w:tc>
        <w:tc>
          <w:tcPr>
            <w:tcW w:w="969" w:type="dxa"/>
          </w:tcPr>
          <w:p w14:paraId="07AB8979" w14:textId="3C9DAB92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1027</w:t>
            </w:r>
          </w:p>
        </w:tc>
        <w:tc>
          <w:tcPr>
            <w:tcW w:w="1148" w:type="dxa"/>
          </w:tcPr>
          <w:p w14:paraId="5AC5ACCA" w14:textId="07CBDD0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Chkf</w:t>
            </w:r>
          </w:p>
        </w:tc>
        <w:tc>
          <w:tcPr>
            <w:tcW w:w="952" w:type="dxa"/>
          </w:tcPr>
          <w:p w14:paraId="6C82A64F" w14:textId="32EB18FB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0,25</w:t>
            </w:r>
          </w:p>
        </w:tc>
        <w:tc>
          <w:tcPr>
            <w:tcW w:w="832" w:type="dxa"/>
          </w:tcPr>
          <w:p w14:paraId="6B33183D" w14:textId="002A1AF2" w:rsidR="00914E7A" w:rsidRPr="00914E7A" w:rsidRDefault="00914E7A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235B999" w14:textId="6A586D82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proofErr w:type="spellStart"/>
            <w:r w:rsidRPr="00914E7A">
              <w:rPr>
                <w:rFonts w:ascii="Arial" w:hAnsi="Arial" w:cs="Arial"/>
                <w:sz w:val="17"/>
                <w:szCs w:val="17"/>
              </w:rPr>
              <w:t>Sjakkmønster</w:t>
            </w:r>
            <w:proofErr w:type="spellEnd"/>
            <w:r w:rsidRPr="00914E7A">
              <w:rPr>
                <w:rFonts w:ascii="Arial" w:hAnsi="Arial" w:cs="Arial"/>
                <w:sz w:val="17"/>
                <w:szCs w:val="17"/>
              </w:rPr>
              <w:t>,</w:t>
            </w:r>
            <w:r w:rsidRPr="00914E7A">
              <w:rPr>
                <w:rFonts w:ascii="Arial" w:hAnsi="Arial" w:cs="Arial"/>
                <w:spacing w:val="33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2"/>
                <w:sz w:val="17"/>
                <w:szCs w:val="17"/>
              </w:rPr>
              <w:t>farsthump</w:t>
            </w:r>
          </w:p>
        </w:tc>
        <w:tc>
          <w:tcPr>
            <w:tcW w:w="850" w:type="dxa"/>
          </w:tcPr>
          <w:p w14:paraId="021DE98B" w14:textId="5D6E0BE3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50x50</w:t>
            </w:r>
          </w:p>
        </w:tc>
        <w:tc>
          <w:tcPr>
            <w:tcW w:w="1276" w:type="dxa"/>
          </w:tcPr>
          <w:p w14:paraId="50952D7F" w14:textId="61CAEEC3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5FF3D3B" w14:textId="41368CE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BDCAD9E" w14:textId="64C745A3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23" w:type="dxa"/>
          </w:tcPr>
          <w:p w14:paraId="4BFD4E2E" w14:textId="4BC77D5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FAD1500" w14:textId="3F21625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C874DCF" w14:textId="77777777" w:rsidTr="00086814">
        <w:trPr>
          <w:trHeight w:val="255"/>
        </w:trPr>
        <w:tc>
          <w:tcPr>
            <w:tcW w:w="1129" w:type="dxa"/>
          </w:tcPr>
          <w:p w14:paraId="13FDD1E2" w14:textId="4DC0F6AF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77.3229</w:t>
            </w:r>
          </w:p>
        </w:tc>
        <w:tc>
          <w:tcPr>
            <w:tcW w:w="969" w:type="dxa"/>
          </w:tcPr>
          <w:p w14:paraId="0B6974EA" w14:textId="7EC47468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67B6F61E" w14:textId="51B2BC02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1034R</w:t>
            </w:r>
          </w:p>
        </w:tc>
        <w:tc>
          <w:tcPr>
            <w:tcW w:w="952" w:type="dxa"/>
          </w:tcPr>
          <w:p w14:paraId="710CD72E" w14:textId="50E366E0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1,40</w:t>
            </w:r>
          </w:p>
        </w:tc>
        <w:tc>
          <w:tcPr>
            <w:tcW w:w="832" w:type="dxa"/>
          </w:tcPr>
          <w:p w14:paraId="14A7EA56" w14:textId="3EEE8A86" w:rsidR="00914E7A" w:rsidRPr="00914E7A" w:rsidRDefault="00914E7A" w:rsidP="00691765">
            <w:pPr>
              <w:jc w:val="center"/>
              <w:rPr>
                <w:rFonts w:ascii="Arial" w:hAnsi="Arial" w:cs="Arial"/>
                <w:w w:val="103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08D5AB01" w14:textId="604506C7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Kjørefeltspil,</w:t>
            </w:r>
            <w:r w:rsidRPr="00914E7A">
              <w:rPr>
                <w:rFonts w:ascii="Arial" w:hAnsi="Arial" w:cs="Arial"/>
                <w:spacing w:val="5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rett</w:t>
            </w:r>
            <w:r w:rsidRPr="00914E7A">
              <w:rPr>
                <w:rFonts w:ascii="Arial" w:hAnsi="Arial" w:cs="Arial"/>
                <w:spacing w:val="5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≤60</w:t>
            </w:r>
          </w:p>
        </w:tc>
        <w:tc>
          <w:tcPr>
            <w:tcW w:w="850" w:type="dxa"/>
          </w:tcPr>
          <w:p w14:paraId="080DFCF7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1BAE3AAB" w14:textId="5321E0CD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60D68AC" w14:textId="55B9F083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4B754AF3" w14:textId="594CBBD6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8,40</w:t>
            </w:r>
          </w:p>
        </w:tc>
        <w:tc>
          <w:tcPr>
            <w:tcW w:w="723" w:type="dxa"/>
          </w:tcPr>
          <w:p w14:paraId="6DC93C84" w14:textId="6FCEF04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C2397E7" w14:textId="70E5F24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372C117B" w14:textId="77777777" w:rsidTr="00086814">
        <w:trPr>
          <w:trHeight w:val="255"/>
        </w:trPr>
        <w:tc>
          <w:tcPr>
            <w:tcW w:w="1129" w:type="dxa"/>
          </w:tcPr>
          <w:p w14:paraId="1CC8C1E1" w14:textId="30A77154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77.3231</w:t>
            </w:r>
          </w:p>
        </w:tc>
        <w:tc>
          <w:tcPr>
            <w:tcW w:w="969" w:type="dxa"/>
          </w:tcPr>
          <w:p w14:paraId="5CC28A29" w14:textId="22B36E99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2E3B344B" w14:textId="58A69735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1034H/V</w:t>
            </w:r>
          </w:p>
        </w:tc>
        <w:tc>
          <w:tcPr>
            <w:tcW w:w="952" w:type="dxa"/>
          </w:tcPr>
          <w:p w14:paraId="3051DC37" w14:textId="0A03ABDE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1,60</w:t>
            </w:r>
          </w:p>
        </w:tc>
        <w:tc>
          <w:tcPr>
            <w:tcW w:w="832" w:type="dxa"/>
          </w:tcPr>
          <w:p w14:paraId="4F7A01F2" w14:textId="49E50E6F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16A98432" w14:textId="7367874C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Kjørefeltspil,</w:t>
            </w:r>
            <w:r w:rsidRPr="00914E7A">
              <w:rPr>
                <w:rFonts w:ascii="Arial" w:hAnsi="Arial" w:cs="Arial"/>
                <w:spacing w:val="19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bøyd</w:t>
            </w:r>
            <w:r w:rsidRPr="00914E7A">
              <w:rPr>
                <w:rFonts w:ascii="Arial" w:hAnsi="Arial" w:cs="Arial"/>
                <w:spacing w:val="19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≤60</w:t>
            </w:r>
          </w:p>
        </w:tc>
        <w:tc>
          <w:tcPr>
            <w:tcW w:w="850" w:type="dxa"/>
          </w:tcPr>
          <w:p w14:paraId="00413F7F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622D89A1" w14:textId="65BE59AE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805E2EC" w14:textId="528357C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64DF3C24" w14:textId="13CB58E5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9,60</w:t>
            </w:r>
          </w:p>
        </w:tc>
        <w:tc>
          <w:tcPr>
            <w:tcW w:w="723" w:type="dxa"/>
          </w:tcPr>
          <w:p w14:paraId="63132B0F" w14:textId="7B1DF65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7167D38F" w14:textId="478188A8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6A3F2EF6" w14:textId="77777777" w:rsidTr="00086814">
        <w:trPr>
          <w:trHeight w:val="255"/>
        </w:trPr>
        <w:tc>
          <w:tcPr>
            <w:tcW w:w="1129" w:type="dxa"/>
          </w:tcPr>
          <w:p w14:paraId="5EA5CA6B" w14:textId="14F99179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77.3232</w:t>
            </w:r>
          </w:p>
        </w:tc>
        <w:tc>
          <w:tcPr>
            <w:tcW w:w="969" w:type="dxa"/>
          </w:tcPr>
          <w:p w14:paraId="195341B7" w14:textId="454E9D55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2A0CD0F7" w14:textId="73F69F9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1034VH</w:t>
            </w:r>
          </w:p>
        </w:tc>
        <w:tc>
          <w:tcPr>
            <w:tcW w:w="952" w:type="dxa"/>
          </w:tcPr>
          <w:p w14:paraId="48B95225" w14:textId="575467C6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2,45</w:t>
            </w:r>
          </w:p>
        </w:tc>
        <w:tc>
          <w:tcPr>
            <w:tcW w:w="832" w:type="dxa"/>
          </w:tcPr>
          <w:p w14:paraId="08913B0C" w14:textId="5C1DF88F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4692FA86" w14:textId="04D579CB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Kjørefeltspil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dobbel</w:t>
            </w:r>
            <w:r w:rsidRPr="00914E7A">
              <w:rPr>
                <w:rFonts w:ascii="Arial" w:hAnsi="Arial" w:cs="Arial"/>
                <w:spacing w:val="3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≤60</w:t>
            </w:r>
          </w:p>
        </w:tc>
        <w:tc>
          <w:tcPr>
            <w:tcW w:w="850" w:type="dxa"/>
          </w:tcPr>
          <w:p w14:paraId="0FA1C53E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4C1897D7" w14:textId="0CAE0D2F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685F569" w14:textId="0C3C6C8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3C24A2F9" w14:textId="051CA0E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14,70</w:t>
            </w:r>
          </w:p>
        </w:tc>
        <w:tc>
          <w:tcPr>
            <w:tcW w:w="723" w:type="dxa"/>
          </w:tcPr>
          <w:p w14:paraId="648CFE86" w14:textId="3655B5A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00D533E" w14:textId="1126AB8D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6DEDFE3D" w14:textId="77777777" w:rsidTr="00086814">
        <w:trPr>
          <w:trHeight w:val="255"/>
        </w:trPr>
        <w:tc>
          <w:tcPr>
            <w:tcW w:w="1129" w:type="dxa"/>
          </w:tcPr>
          <w:p w14:paraId="2398DEE1" w14:textId="5E3F6856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77.3233</w:t>
            </w:r>
          </w:p>
        </w:tc>
        <w:tc>
          <w:tcPr>
            <w:tcW w:w="969" w:type="dxa"/>
          </w:tcPr>
          <w:p w14:paraId="3AAB327C" w14:textId="4192A6F3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54BC833B" w14:textId="321B8DD9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1034RV/RH</w:t>
            </w:r>
          </w:p>
        </w:tc>
        <w:tc>
          <w:tcPr>
            <w:tcW w:w="952" w:type="dxa"/>
          </w:tcPr>
          <w:p w14:paraId="5F035383" w14:textId="661D81F1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2,29</w:t>
            </w:r>
          </w:p>
        </w:tc>
        <w:tc>
          <w:tcPr>
            <w:tcW w:w="832" w:type="dxa"/>
          </w:tcPr>
          <w:p w14:paraId="1DA7A3B4" w14:textId="150ED8AA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4340056F" w14:textId="759AAAA0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Kjørefeltspil</w:t>
            </w:r>
            <w:r w:rsidRPr="00914E7A">
              <w:rPr>
                <w:rFonts w:ascii="Arial" w:hAnsi="Arial" w:cs="Arial"/>
                <w:spacing w:val="24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dobbel</w:t>
            </w:r>
            <w:r w:rsidRPr="00914E7A">
              <w:rPr>
                <w:rFonts w:ascii="Arial" w:hAnsi="Arial" w:cs="Arial"/>
                <w:spacing w:val="2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venstre-høyre</w:t>
            </w:r>
            <w:r w:rsidRPr="00914E7A">
              <w:rPr>
                <w:rFonts w:ascii="Arial" w:hAnsi="Arial" w:cs="Arial"/>
                <w:spacing w:val="27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≤60</w:t>
            </w:r>
          </w:p>
        </w:tc>
        <w:tc>
          <w:tcPr>
            <w:tcW w:w="850" w:type="dxa"/>
          </w:tcPr>
          <w:p w14:paraId="0A1D5363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2214AB33" w14:textId="4990B728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DF879C7" w14:textId="4FCF5D43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10648E41" w14:textId="6139A41C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13,74</w:t>
            </w:r>
          </w:p>
        </w:tc>
        <w:tc>
          <w:tcPr>
            <w:tcW w:w="723" w:type="dxa"/>
          </w:tcPr>
          <w:p w14:paraId="7CB2079C" w14:textId="7B59BF0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4DAEE1F" w14:textId="3D026F3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EFB1304" w14:textId="77777777" w:rsidTr="00086814">
        <w:trPr>
          <w:trHeight w:val="255"/>
        </w:trPr>
        <w:tc>
          <w:tcPr>
            <w:tcW w:w="1129" w:type="dxa"/>
          </w:tcPr>
          <w:p w14:paraId="70ECFBE3" w14:textId="611558B8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77.3234</w:t>
            </w:r>
          </w:p>
        </w:tc>
        <w:tc>
          <w:tcPr>
            <w:tcW w:w="969" w:type="dxa"/>
          </w:tcPr>
          <w:p w14:paraId="4E8830D2" w14:textId="0AF963A3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59C5BDC8" w14:textId="1C70210F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1034R</w:t>
            </w:r>
          </w:p>
        </w:tc>
        <w:tc>
          <w:tcPr>
            <w:tcW w:w="952" w:type="dxa"/>
          </w:tcPr>
          <w:p w14:paraId="120E852A" w14:textId="14B102CF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1,90</w:t>
            </w:r>
          </w:p>
        </w:tc>
        <w:tc>
          <w:tcPr>
            <w:tcW w:w="832" w:type="dxa"/>
          </w:tcPr>
          <w:p w14:paraId="52175820" w14:textId="65C5882D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649CA27B" w14:textId="66062367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Kjørefeltspil,</w:t>
            </w:r>
            <w:r w:rsidRPr="00914E7A">
              <w:rPr>
                <w:rFonts w:ascii="Arial" w:hAnsi="Arial" w:cs="Arial"/>
                <w:spacing w:val="5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rett</w:t>
            </w:r>
            <w:r w:rsidRPr="00914E7A">
              <w:rPr>
                <w:rFonts w:ascii="Arial" w:hAnsi="Arial" w:cs="Arial"/>
                <w:spacing w:val="5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&gt;60</w:t>
            </w:r>
          </w:p>
        </w:tc>
        <w:tc>
          <w:tcPr>
            <w:tcW w:w="850" w:type="dxa"/>
          </w:tcPr>
          <w:p w14:paraId="6812473C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2043C0FC" w14:textId="14890654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24F4482" w14:textId="67C48B2C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16041B93" w14:textId="7A1BFBD6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11,40</w:t>
            </w:r>
          </w:p>
        </w:tc>
        <w:tc>
          <w:tcPr>
            <w:tcW w:w="723" w:type="dxa"/>
          </w:tcPr>
          <w:p w14:paraId="36A2A2E8" w14:textId="1E992D51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8506338" w14:textId="756C378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13E4492E" w14:textId="77777777" w:rsidTr="00086814">
        <w:trPr>
          <w:trHeight w:val="255"/>
        </w:trPr>
        <w:tc>
          <w:tcPr>
            <w:tcW w:w="1129" w:type="dxa"/>
          </w:tcPr>
          <w:p w14:paraId="7692F16A" w14:textId="37D81698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77.3235</w:t>
            </w:r>
          </w:p>
        </w:tc>
        <w:tc>
          <w:tcPr>
            <w:tcW w:w="969" w:type="dxa"/>
          </w:tcPr>
          <w:p w14:paraId="7E445568" w14:textId="77E7977D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1E8D782F" w14:textId="0AAB8130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1034H/V</w:t>
            </w:r>
          </w:p>
        </w:tc>
        <w:tc>
          <w:tcPr>
            <w:tcW w:w="952" w:type="dxa"/>
          </w:tcPr>
          <w:p w14:paraId="3448713A" w14:textId="7A6609DA" w:rsidR="00914E7A" w:rsidRPr="00914E7A" w:rsidRDefault="00516549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</w:t>
            </w:r>
            <w:r w:rsidR="00914E7A"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,15</w:t>
            </w:r>
          </w:p>
        </w:tc>
        <w:tc>
          <w:tcPr>
            <w:tcW w:w="832" w:type="dxa"/>
          </w:tcPr>
          <w:p w14:paraId="5A2C82DA" w14:textId="223B4A49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78A4DBA7" w14:textId="579DA49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Kjørefeltspil,</w:t>
            </w:r>
            <w:r w:rsidRPr="00914E7A">
              <w:rPr>
                <w:rFonts w:ascii="Arial" w:hAnsi="Arial" w:cs="Arial"/>
                <w:spacing w:val="19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bøyd</w:t>
            </w:r>
            <w:r w:rsidRPr="00914E7A">
              <w:rPr>
                <w:rFonts w:ascii="Arial" w:hAnsi="Arial" w:cs="Arial"/>
                <w:spacing w:val="19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&gt;60</w:t>
            </w:r>
          </w:p>
        </w:tc>
        <w:tc>
          <w:tcPr>
            <w:tcW w:w="850" w:type="dxa"/>
          </w:tcPr>
          <w:p w14:paraId="678B9C89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7201322C" w14:textId="55BF248B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32EEAC3C" w14:textId="20E9C87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09524328" w14:textId="5DD5C0E6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</w:t>
            </w:r>
            <w:r w:rsidR="00230BBE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</w:t>
            </w: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,90</w:t>
            </w:r>
          </w:p>
        </w:tc>
        <w:tc>
          <w:tcPr>
            <w:tcW w:w="723" w:type="dxa"/>
          </w:tcPr>
          <w:p w14:paraId="33E70257" w14:textId="408F8B6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0518EE9" w14:textId="5DE4E7E8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6C6A9563" w14:textId="77777777" w:rsidTr="00086814">
        <w:trPr>
          <w:trHeight w:val="255"/>
        </w:trPr>
        <w:tc>
          <w:tcPr>
            <w:tcW w:w="1129" w:type="dxa"/>
          </w:tcPr>
          <w:p w14:paraId="674CE7E9" w14:textId="4FF1D513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77.3236</w:t>
            </w:r>
          </w:p>
        </w:tc>
        <w:tc>
          <w:tcPr>
            <w:tcW w:w="969" w:type="dxa"/>
          </w:tcPr>
          <w:p w14:paraId="0C69B5B5" w14:textId="0B881924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4E6C8EFC" w14:textId="7F39286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1034VH</w:t>
            </w:r>
          </w:p>
        </w:tc>
        <w:tc>
          <w:tcPr>
            <w:tcW w:w="952" w:type="dxa"/>
          </w:tcPr>
          <w:p w14:paraId="35B63629" w14:textId="4ECF1B2E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2,13</w:t>
            </w:r>
          </w:p>
        </w:tc>
        <w:tc>
          <w:tcPr>
            <w:tcW w:w="832" w:type="dxa"/>
          </w:tcPr>
          <w:p w14:paraId="2A4889DA" w14:textId="7A529CFB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3BDD4A8F" w14:textId="4E5D5141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Kjørefeltspil</w:t>
            </w:r>
            <w:r w:rsidRPr="00914E7A">
              <w:rPr>
                <w:rFonts w:ascii="Arial" w:hAnsi="Arial" w:cs="Arial"/>
                <w:spacing w:val="22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dobbel</w:t>
            </w:r>
            <w:r w:rsidRPr="00914E7A">
              <w:rPr>
                <w:rFonts w:ascii="Arial" w:hAnsi="Arial" w:cs="Arial"/>
                <w:spacing w:val="23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&gt;60</w:t>
            </w:r>
          </w:p>
        </w:tc>
        <w:tc>
          <w:tcPr>
            <w:tcW w:w="850" w:type="dxa"/>
          </w:tcPr>
          <w:p w14:paraId="33822C0A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23E0382D" w14:textId="6D02FF0E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BD7E731" w14:textId="26FFB12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54CD42A1" w14:textId="3A3AE7F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12,78</w:t>
            </w:r>
          </w:p>
        </w:tc>
        <w:tc>
          <w:tcPr>
            <w:tcW w:w="723" w:type="dxa"/>
          </w:tcPr>
          <w:p w14:paraId="6181EFD4" w14:textId="00E22303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0DA93F2" w14:textId="7E65DE9C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4D2C88A" w14:textId="77777777" w:rsidTr="00086814">
        <w:trPr>
          <w:trHeight w:val="255"/>
        </w:trPr>
        <w:tc>
          <w:tcPr>
            <w:tcW w:w="1129" w:type="dxa"/>
          </w:tcPr>
          <w:p w14:paraId="2A77796D" w14:textId="35644B3F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77.3237</w:t>
            </w:r>
          </w:p>
        </w:tc>
        <w:tc>
          <w:tcPr>
            <w:tcW w:w="969" w:type="dxa"/>
          </w:tcPr>
          <w:p w14:paraId="447A0B30" w14:textId="63A7860D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190BF9F2" w14:textId="2CCE9C95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1034RV/RH</w:t>
            </w:r>
          </w:p>
        </w:tc>
        <w:tc>
          <w:tcPr>
            <w:tcW w:w="952" w:type="dxa"/>
          </w:tcPr>
          <w:p w14:paraId="7B8073A8" w14:textId="0D59BD46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2,93</w:t>
            </w:r>
          </w:p>
        </w:tc>
        <w:tc>
          <w:tcPr>
            <w:tcW w:w="832" w:type="dxa"/>
          </w:tcPr>
          <w:p w14:paraId="09E1DD76" w14:textId="46BEE24C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38F99ADC" w14:textId="23FC5C78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Kjørefeltspil</w:t>
            </w:r>
            <w:r w:rsidRPr="00914E7A">
              <w:rPr>
                <w:rFonts w:ascii="Arial" w:hAnsi="Arial" w:cs="Arial"/>
                <w:spacing w:val="2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dobbel</w:t>
            </w:r>
            <w:r w:rsidRPr="00914E7A">
              <w:rPr>
                <w:rFonts w:ascii="Arial" w:hAnsi="Arial" w:cs="Arial"/>
                <w:spacing w:val="2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venstre-høyre</w:t>
            </w:r>
            <w:r w:rsidRPr="00914E7A">
              <w:rPr>
                <w:rFonts w:ascii="Arial" w:hAnsi="Arial" w:cs="Arial"/>
                <w:spacing w:val="2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&gt;60</w:t>
            </w:r>
          </w:p>
        </w:tc>
        <w:tc>
          <w:tcPr>
            <w:tcW w:w="850" w:type="dxa"/>
          </w:tcPr>
          <w:p w14:paraId="5AB6BD17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2F810D06" w14:textId="23743FC9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4DD67B7" w14:textId="3DBFD3D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3CE0845D" w14:textId="032EC67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17,58</w:t>
            </w:r>
          </w:p>
        </w:tc>
        <w:tc>
          <w:tcPr>
            <w:tcW w:w="723" w:type="dxa"/>
          </w:tcPr>
          <w:p w14:paraId="0C42B60F" w14:textId="347F564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764F21DB" w14:textId="141EE135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1026A67" w14:textId="77777777" w:rsidTr="00086814">
        <w:trPr>
          <w:trHeight w:val="255"/>
        </w:trPr>
        <w:tc>
          <w:tcPr>
            <w:tcW w:w="1129" w:type="dxa"/>
          </w:tcPr>
          <w:p w14:paraId="6DE6D4EF" w14:textId="14B8C378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77.3238</w:t>
            </w:r>
          </w:p>
        </w:tc>
        <w:tc>
          <w:tcPr>
            <w:tcW w:w="969" w:type="dxa"/>
          </w:tcPr>
          <w:p w14:paraId="4B83D5A0" w14:textId="0F2F821A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1BA73E42" w14:textId="2C9ED91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XH34-</w:t>
            </w:r>
            <w:r w:rsidRPr="00914E7A">
              <w:rPr>
                <w:rFonts w:ascii="Arial" w:hAnsi="Arial" w:cs="Arial"/>
                <w:spacing w:val="-10"/>
                <w:sz w:val="17"/>
                <w:szCs w:val="17"/>
              </w:rPr>
              <w:t>S</w:t>
            </w:r>
          </w:p>
        </w:tc>
        <w:tc>
          <w:tcPr>
            <w:tcW w:w="952" w:type="dxa"/>
          </w:tcPr>
          <w:p w14:paraId="7A0C295D" w14:textId="64FA2ECD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0,20</w:t>
            </w:r>
          </w:p>
        </w:tc>
        <w:tc>
          <w:tcPr>
            <w:tcW w:w="832" w:type="dxa"/>
          </w:tcPr>
          <w:p w14:paraId="3F9BC840" w14:textId="6CE24F34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565E15A4" w14:textId="41056AD6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Kjørefeltspil</w:t>
            </w:r>
            <w:r w:rsidRPr="00914E7A">
              <w:rPr>
                <w:rFonts w:ascii="Arial" w:hAnsi="Arial" w:cs="Arial"/>
                <w:spacing w:val="27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sykkeltrafikk</w:t>
            </w:r>
            <w:r w:rsidRPr="00914E7A">
              <w:rPr>
                <w:rFonts w:ascii="Arial" w:hAnsi="Arial" w:cs="Arial"/>
                <w:spacing w:val="27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4"/>
                <w:sz w:val="17"/>
                <w:szCs w:val="17"/>
              </w:rPr>
              <w:t>rett</w:t>
            </w:r>
          </w:p>
        </w:tc>
        <w:tc>
          <w:tcPr>
            <w:tcW w:w="850" w:type="dxa"/>
          </w:tcPr>
          <w:p w14:paraId="72711EF9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78BE33F5" w14:textId="07E071C8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33DC47CC" w14:textId="4879B78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4BB3873" w14:textId="0083C1B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1,21</w:t>
            </w:r>
          </w:p>
        </w:tc>
        <w:tc>
          <w:tcPr>
            <w:tcW w:w="723" w:type="dxa"/>
          </w:tcPr>
          <w:p w14:paraId="3D71575D" w14:textId="59AC52DD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0315E7B" w14:textId="42F3D502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6FD82B79" w14:textId="77777777" w:rsidTr="00086814">
        <w:trPr>
          <w:trHeight w:val="255"/>
        </w:trPr>
        <w:tc>
          <w:tcPr>
            <w:tcW w:w="1129" w:type="dxa"/>
          </w:tcPr>
          <w:p w14:paraId="0CAC8D94" w14:textId="5308C19C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77.3239</w:t>
            </w:r>
          </w:p>
        </w:tc>
        <w:tc>
          <w:tcPr>
            <w:tcW w:w="969" w:type="dxa"/>
          </w:tcPr>
          <w:p w14:paraId="52C015F8" w14:textId="11F852DE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2E17B591" w14:textId="7E8FD647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XH34-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S2v</w:t>
            </w:r>
          </w:p>
        </w:tc>
        <w:tc>
          <w:tcPr>
            <w:tcW w:w="952" w:type="dxa"/>
          </w:tcPr>
          <w:p w14:paraId="5E9D59C9" w14:textId="6F1C5481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0,34</w:t>
            </w:r>
          </w:p>
        </w:tc>
        <w:tc>
          <w:tcPr>
            <w:tcW w:w="832" w:type="dxa"/>
          </w:tcPr>
          <w:p w14:paraId="558A5341" w14:textId="2CE2DCAA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36A8B948" w14:textId="16382CB8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Kjørefeltspil</w:t>
            </w:r>
            <w:r w:rsidRPr="00914E7A">
              <w:rPr>
                <w:rFonts w:ascii="Arial" w:hAnsi="Arial" w:cs="Arial"/>
                <w:spacing w:val="29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sykkeltrafikk</w:t>
            </w:r>
            <w:r w:rsidRPr="00914E7A">
              <w:rPr>
                <w:rFonts w:ascii="Arial" w:hAnsi="Arial" w:cs="Arial"/>
                <w:spacing w:val="29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2-</w:t>
            </w:r>
            <w:r w:rsidRPr="00914E7A">
              <w:rPr>
                <w:rFonts w:ascii="Arial" w:hAnsi="Arial" w:cs="Arial"/>
                <w:spacing w:val="-4"/>
                <w:sz w:val="17"/>
                <w:szCs w:val="17"/>
              </w:rPr>
              <w:t>veis</w:t>
            </w:r>
          </w:p>
        </w:tc>
        <w:tc>
          <w:tcPr>
            <w:tcW w:w="850" w:type="dxa"/>
          </w:tcPr>
          <w:p w14:paraId="01D8E2BD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787F2F7E" w14:textId="041842D9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424DF5E1" w14:textId="31C9348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43DE81F1" w14:textId="0EF20E7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2,04</w:t>
            </w:r>
          </w:p>
        </w:tc>
        <w:tc>
          <w:tcPr>
            <w:tcW w:w="723" w:type="dxa"/>
          </w:tcPr>
          <w:p w14:paraId="4A2BE626" w14:textId="7722C89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129135A" w14:textId="0C77553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CE7D67D" w14:textId="77777777" w:rsidTr="00086814">
        <w:trPr>
          <w:trHeight w:val="255"/>
        </w:trPr>
        <w:tc>
          <w:tcPr>
            <w:tcW w:w="1129" w:type="dxa"/>
          </w:tcPr>
          <w:p w14:paraId="6CC872EB" w14:textId="451C67EE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77.3241</w:t>
            </w:r>
          </w:p>
        </w:tc>
        <w:tc>
          <w:tcPr>
            <w:tcW w:w="969" w:type="dxa"/>
          </w:tcPr>
          <w:p w14:paraId="60ED9F67" w14:textId="6DCBEC3A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170910E8" w14:textId="433253F2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XH34-</w:t>
            </w:r>
            <w:r w:rsidRPr="00914E7A">
              <w:rPr>
                <w:rFonts w:ascii="Arial" w:hAnsi="Arial" w:cs="Arial"/>
                <w:spacing w:val="-5"/>
                <w:sz w:val="17"/>
                <w:szCs w:val="17"/>
              </w:rPr>
              <w:t>SB</w:t>
            </w:r>
          </w:p>
        </w:tc>
        <w:tc>
          <w:tcPr>
            <w:tcW w:w="952" w:type="dxa"/>
          </w:tcPr>
          <w:p w14:paraId="51DA49A1" w14:textId="7CCB53E3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0,23</w:t>
            </w:r>
          </w:p>
        </w:tc>
        <w:tc>
          <w:tcPr>
            <w:tcW w:w="832" w:type="dxa"/>
          </w:tcPr>
          <w:p w14:paraId="3E478BEA" w14:textId="1F5E17AA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59CF7576" w14:textId="77BE9352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Kjørefeltspil</w:t>
            </w:r>
            <w:r w:rsidRPr="00914E7A">
              <w:rPr>
                <w:rFonts w:ascii="Arial" w:hAnsi="Arial" w:cs="Arial"/>
                <w:spacing w:val="26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sykkeltrafikk</w:t>
            </w:r>
            <w:r w:rsidRPr="00914E7A">
              <w:rPr>
                <w:rFonts w:ascii="Arial" w:hAnsi="Arial" w:cs="Arial"/>
                <w:spacing w:val="27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4"/>
                <w:sz w:val="17"/>
                <w:szCs w:val="17"/>
              </w:rPr>
              <w:t>bøyd</w:t>
            </w:r>
          </w:p>
        </w:tc>
        <w:tc>
          <w:tcPr>
            <w:tcW w:w="850" w:type="dxa"/>
          </w:tcPr>
          <w:p w14:paraId="06DA0776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755CFA4D" w14:textId="6526A454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AFB6445" w14:textId="167B07F4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69426E20" w14:textId="08ECE28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1,38</w:t>
            </w:r>
          </w:p>
        </w:tc>
        <w:tc>
          <w:tcPr>
            <w:tcW w:w="723" w:type="dxa"/>
          </w:tcPr>
          <w:p w14:paraId="3487B145" w14:textId="02BB0214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4A87044" w14:textId="5B4B731C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2E4BA86B" w14:textId="77777777" w:rsidTr="00086814">
        <w:trPr>
          <w:trHeight w:val="255"/>
        </w:trPr>
        <w:tc>
          <w:tcPr>
            <w:tcW w:w="1129" w:type="dxa"/>
          </w:tcPr>
          <w:p w14:paraId="7754B7E7" w14:textId="2788E5FE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77.3242</w:t>
            </w:r>
          </w:p>
        </w:tc>
        <w:tc>
          <w:tcPr>
            <w:tcW w:w="969" w:type="dxa"/>
          </w:tcPr>
          <w:p w14:paraId="08201980" w14:textId="49EC0D70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527EEB49" w14:textId="7FCC60CE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H34-</w:t>
            </w:r>
            <w:r w:rsidRPr="00914E7A">
              <w:rPr>
                <w:rFonts w:ascii="Arial" w:hAnsi="Arial" w:cs="Arial"/>
                <w:spacing w:val="-10"/>
                <w:sz w:val="17"/>
                <w:szCs w:val="17"/>
              </w:rPr>
              <w:t>F</w:t>
            </w:r>
          </w:p>
        </w:tc>
        <w:tc>
          <w:tcPr>
            <w:tcW w:w="952" w:type="dxa"/>
          </w:tcPr>
          <w:p w14:paraId="6A153AAA" w14:textId="5EAAC28F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2,30</w:t>
            </w:r>
          </w:p>
        </w:tc>
        <w:tc>
          <w:tcPr>
            <w:tcW w:w="832" w:type="dxa"/>
          </w:tcPr>
          <w:p w14:paraId="4B788238" w14:textId="57F6CE60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69287ED9" w14:textId="32581E54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Feltskiftepil</w:t>
            </w:r>
            <w:proofErr w:type="spellEnd"/>
          </w:p>
        </w:tc>
        <w:tc>
          <w:tcPr>
            <w:tcW w:w="850" w:type="dxa"/>
          </w:tcPr>
          <w:p w14:paraId="5197493C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33E16D0C" w14:textId="7990541B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A212E90" w14:textId="30F7769D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160435EA" w14:textId="208E209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13,80</w:t>
            </w:r>
          </w:p>
        </w:tc>
        <w:tc>
          <w:tcPr>
            <w:tcW w:w="723" w:type="dxa"/>
          </w:tcPr>
          <w:p w14:paraId="3A94FF31" w14:textId="07859D4C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10EC296" w14:textId="2BF02EEC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692AD184" w14:textId="77777777" w:rsidTr="00086814">
        <w:trPr>
          <w:trHeight w:val="255"/>
        </w:trPr>
        <w:tc>
          <w:tcPr>
            <w:tcW w:w="1129" w:type="dxa"/>
          </w:tcPr>
          <w:p w14:paraId="3244C52C" w14:textId="2AB492FD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77.3243</w:t>
            </w:r>
          </w:p>
        </w:tc>
        <w:tc>
          <w:tcPr>
            <w:tcW w:w="969" w:type="dxa"/>
          </w:tcPr>
          <w:p w14:paraId="134D0646" w14:textId="6C77CC2C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1034</w:t>
            </w:r>
          </w:p>
        </w:tc>
        <w:tc>
          <w:tcPr>
            <w:tcW w:w="1148" w:type="dxa"/>
          </w:tcPr>
          <w:p w14:paraId="0CF66461" w14:textId="4AE0B323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XH34-</w:t>
            </w:r>
            <w:r w:rsidRPr="00914E7A">
              <w:rPr>
                <w:rFonts w:ascii="Arial" w:hAnsi="Arial" w:cs="Arial"/>
                <w:spacing w:val="-10"/>
                <w:sz w:val="17"/>
                <w:szCs w:val="17"/>
              </w:rPr>
              <w:t>M</w:t>
            </w:r>
          </w:p>
        </w:tc>
        <w:tc>
          <w:tcPr>
            <w:tcW w:w="952" w:type="dxa"/>
          </w:tcPr>
          <w:p w14:paraId="63759283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30828B0D" w14:textId="294528FF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1B1D34F0" w14:textId="5D428BF6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Minirundkjøring,</w:t>
            </w:r>
            <w:r w:rsidRPr="00914E7A">
              <w:rPr>
                <w:rFonts w:ascii="Arial" w:hAnsi="Arial" w:cs="Arial"/>
                <w:spacing w:val="38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2"/>
                <w:sz w:val="17"/>
                <w:szCs w:val="17"/>
              </w:rPr>
              <w:t>retningspil</w:t>
            </w:r>
          </w:p>
        </w:tc>
        <w:tc>
          <w:tcPr>
            <w:tcW w:w="850" w:type="dxa"/>
          </w:tcPr>
          <w:p w14:paraId="4A848C0A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59FD45F4" w14:textId="5D004797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471982D" w14:textId="6EC742E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4E7DDD2" w14:textId="6D5F341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7E35BB92" w14:textId="785F61C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6E69BAA9" w14:textId="7E35F084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1FEEE39C" w14:textId="77777777" w:rsidTr="00086814">
        <w:trPr>
          <w:trHeight w:val="255"/>
        </w:trPr>
        <w:tc>
          <w:tcPr>
            <w:tcW w:w="1129" w:type="dxa"/>
          </w:tcPr>
          <w:p w14:paraId="01A22CAF" w14:textId="2A9E91BE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lastRenderedPageBreak/>
              <w:t>77.3244</w:t>
            </w:r>
          </w:p>
        </w:tc>
        <w:tc>
          <w:tcPr>
            <w:tcW w:w="969" w:type="dxa"/>
          </w:tcPr>
          <w:p w14:paraId="4598E11C" w14:textId="2049F719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1036</w:t>
            </w:r>
          </w:p>
        </w:tc>
        <w:tc>
          <w:tcPr>
            <w:tcW w:w="1148" w:type="dxa"/>
          </w:tcPr>
          <w:p w14:paraId="1500CE1A" w14:textId="50994216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XH36</w:t>
            </w:r>
          </w:p>
        </w:tc>
        <w:tc>
          <w:tcPr>
            <w:tcW w:w="952" w:type="dxa"/>
          </w:tcPr>
          <w:p w14:paraId="5AEF877F" w14:textId="22893530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1,07</w:t>
            </w:r>
          </w:p>
        </w:tc>
        <w:tc>
          <w:tcPr>
            <w:tcW w:w="832" w:type="dxa"/>
          </w:tcPr>
          <w:p w14:paraId="322DFAFD" w14:textId="04CA3B32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29028C4F" w14:textId="5D4DAEF3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Vikesymbol</w:t>
            </w:r>
          </w:p>
        </w:tc>
        <w:tc>
          <w:tcPr>
            <w:tcW w:w="850" w:type="dxa"/>
          </w:tcPr>
          <w:p w14:paraId="61CD88B7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2502C267" w14:textId="083D8C8D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75E8AECC" w14:textId="3C45C2C2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A86CFF3" w14:textId="5B4D5588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6,42</w:t>
            </w:r>
          </w:p>
        </w:tc>
        <w:tc>
          <w:tcPr>
            <w:tcW w:w="723" w:type="dxa"/>
          </w:tcPr>
          <w:p w14:paraId="20E4A99F" w14:textId="40D72011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7F4BF47A" w14:textId="17F607F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7659226" w14:textId="77777777" w:rsidTr="00086814">
        <w:trPr>
          <w:trHeight w:val="255"/>
        </w:trPr>
        <w:tc>
          <w:tcPr>
            <w:tcW w:w="1129" w:type="dxa"/>
          </w:tcPr>
          <w:p w14:paraId="7D2C232F" w14:textId="1EA490B3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77.3245</w:t>
            </w:r>
          </w:p>
        </w:tc>
        <w:tc>
          <w:tcPr>
            <w:tcW w:w="969" w:type="dxa"/>
          </w:tcPr>
          <w:p w14:paraId="214EB8FD" w14:textId="2A4FF52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1037</w:t>
            </w:r>
          </w:p>
        </w:tc>
        <w:tc>
          <w:tcPr>
            <w:tcW w:w="1148" w:type="dxa"/>
          </w:tcPr>
          <w:p w14:paraId="641B7F93" w14:textId="587C8FA4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XH37</w:t>
            </w:r>
          </w:p>
        </w:tc>
        <w:tc>
          <w:tcPr>
            <w:tcW w:w="952" w:type="dxa"/>
          </w:tcPr>
          <w:p w14:paraId="0DFA170D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4E530FBC" w14:textId="3D9F6271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638F7A1C" w14:textId="2690570E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Gangsymbol</w:t>
            </w:r>
          </w:p>
        </w:tc>
        <w:tc>
          <w:tcPr>
            <w:tcW w:w="850" w:type="dxa"/>
          </w:tcPr>
          <w:p w14:paraId="124C63B5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1799E0F0" w14:textId="0A686AF0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055703EC" w14:textId="62DB2B2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63E3911" w14:textId="0D13CA05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4C203431" w14:textId="4B39DA8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A7F0EC0" w14:textId="0581A6D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2A6970" w:rsidRPr="00914E7A" w14:paraId="01AE3D8B" w14:textId="77777777" w:rsidTr="00F11259">
        <w:trPr>
          <w:trHeight w:val="255"/>
        </w:trPr>
        <w:tc>
          <w:tcPr>
            <w:tcW w:w="1129" w:type="dxa"/>
            <w:shd w:val="clear" w:color="auto" w:fill="auto"/>
          </w:tcPr>
          <w:p w14:paraId="1797948E" w14:textId="05C7668A" w:rsidR="002A6970" w:rsidRPr="00F11259" w:rsidRDefault="002A6970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77.3246</w:t>
            </w:r>
          </w:p>
        </w:tc>
        <w:tc>
          <w:tcPr>
            <w:tcW w:w="969" w:type="dxa"/>
            <w:shd w:val="clear" w:color="auto" w:fill="auto"/>
          </w:tcPr>
          <w:p w14:paraId="2D2ABA31" w14:textId="3F1F1AC9" w:rsidR="002A6970" w:rsidRPr="00F11259" w:rsidRDefault="00A172FD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1038</w:t>
            </w:r>
          </w:p>
        </w:tc>
        <w:tc>
          <w:tcPr>
            <w:tcW w:w="1148" w:type="dxa"/>
            <w:shd w:val="clear" w:color="auto" w:fill="auto"/>
          </w:tcPr>
          <w:p w14:paraId="5B35C2E4" w14:textId="0DBF15B9" w:rsidR="002A6970" w:rsidRPr="00F11259" w:rsidRDefault="00C56DA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XH38</w:t>
            </w:r>
          </w:p>
        </w:tc>
        <w:tc>
          <w:tcPr>
            <w:tcW w:w="952" w:type="dxa"/>
            <w:shd w:val="clear" w:color="auto" w:fill="auto"/>
          </w:tcPr>
          <w:p w14:paraId="38827D8B" w14:textId="77777777" w:rsidR="002A6970" w:rsidRPr="00F11259" w:rsidRDefault="002A6970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  <w:shd w:val="clear" w:color="auto" w:fill="auto"/>
          </w:tcPr>
          <w:p w14:paraId="011719BD" w14:textId="2055DAF5" w:rsidR="002A6970" w:rsidRPr="00F11259" w:rsidRDefault="00A172FD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  <w:shd w:val="clear" w:color="auto" w:fill="auto"/>
          </w:tcPr>
          <w:p w14:paraId="6E430BC6" w14:textId="4ECFE2AF" w:rsidR="002A6970" w:rsidRPr="00F11259" w:rsidRDefault="00C56DA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Delesymbol</w:t>
            </w:r>
          </w:p>
        </w:tc>
        <w:tc>
          <w:tcPr>
            <w:tcW w:w="850" w:type="dxa"/>
            <w:shd w:val="clear" w:color="auto" w:fill="auto"/>
          </w:tcPr>
          <w:p w14:paraId="1D2799E7" w14:textId="77777777" w:rsidR="002A6970" w:rsidRPr="00F11259" w:rsidRDefault="002A6970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  <w:shd w:val="clear" w:color="auto" w:fill="auto"/>
          </w:tcPr>
          <w:p w14:paraId="1347F263" w14:textId="0889AB74" w:rsidR="002A6970" w:rsidRPr="00F11259" w:rsidRDefault="00C56DA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  <w:shd w:val="clear" w:color="auto" w:fill="auto"/>
          </w:tcPr>
          <w:p w14:paraId="4A2A6DAC" w14:textId="12095F18" w:rsidR="002A6970" w:rsidRPr="00F11259" w:rsidRDefault="00283F84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  <w:shd w:val="clear" w:color="auto" w:fill="auto"/>
          </w:tcPr>
          <w:p w14:paraId="58BE31AE" w14:textId="47FB6A36" w:rsidR="002A6970" w:rsidRPr="00F11259" w:rsidRDefault="00283F84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  <w:shd w:val="clear" w:color="auto" w:fill="auto"/>
          </w:tcPr>
          <w:p w14:paraId="1384C405" w14:textId="25259246" w:rsidR="002A6970" w:rsidRPr="00F11259" w:rsidRDefault="00283F84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  <w:shd w:val="clear" w:color="auto" w:fill="auto"/>
          </w:tcPr>
          <w:p w14:paraId="6760A531" w14:textId="7B67E3C5" w:rsidR="002A6970" w:rsidRPr="00F11259" w:rsidRDefault="00283F84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F11259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918C97F" w14:textId="77777777" w:rsidTr="00086814">
        <w:trPr>
          <w:trHeight w:val="255"/>
        </w:trPr>
        <w:tc>
          <w:tcPr>
            <w:tcW w:w="1129" w:type="dxa"/>
          </w:tcPr>
          <w:p w14:paraId="78607F35" w14:textId="1F7136C7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77.324</w:t>
            </w:r>
            <w:r w:rsidR="00272CF8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</w:t>
            </w:r>
          </w:p>
        </w:tc>
        <w:tc>
          <w:tcPr>
            <w:tcW w:w="969" w:type="dxa"/>
          </w:tcPr>
          <w:p w14:paraId="28FD0D31" w14:textId="6BF614BC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1039</w:t>
            </w:r>
          </w:p>
        </w:tc>
        <w:tc>
          <w:tcPr>
            <w:tcW w:w="1148" w:type="dxa"/>
          </w:tcPr>
          <w:p w14:paraId="0EEFCAE0" w14:textId="5A866EA0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XH39</w:t>
            </w:r>
          </w:p>
        </w:tc>
        <w:tc>
          <w:tcPr>
            <w:tcW w:w="952" w:type="dxa"/>
          </w:tcPr>
          <w:p w14:paraId="20469E16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502B79FF" w14:textId="3F17561D" w:rsidR="00914E7A" w:rsidRPr="00914E7A" w:rsidRDefault="00A172FD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</w:t>
            </w:r>
            <w:r w:rsidR="00914E7A"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tk</w:t>
            </w:r>
          </w:p>
        </w:tc>
        <w:tc>
          <w:tcPr>
            <w:tcW w:w="3754" w:type="dxa"/>
          </w:tcPr>
          <w:p w14:paraId="2EF41AD5" w14:textId="5516C9D9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Sykkelsymbol</w:t>
            </w:r>
          </w:p>
        </w:tc>
        <w:tc>
          <w:tcPr>
            <w:tcW w:w="850" w:type="dxa"/>
          </w:tcPr>
          <w:p w14:paraId="65B62622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17E1CE81" w14:textId="664A6CF6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4CBBF0C5" w14:textId="5042FF1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6110A176" w14:textId="3542155D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560F1B49" w14:textId="433A671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C969D2F" w14:textId="329233E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D9BB2DE" w14:textId="77777777" w:rsidTr="00086814">
        <w:trPr>
          <w:trHeight w:val="255"/>
        </w:trPr>
        <w:tc>
          <w:tcPr>
            <w:tcW w:w="1129" w:type="dxa"/>
          </w:tcPr>
          <w:p w14:paraId="7DDA2C56" w14:textId="59AE7C22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77.324</w:t>
            </w:r>
            <w:r w:rsidR="00272CF8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8</w:t>
            </w:r>
          </w:p>
        </w:tc>
        <w:tc>
          <w:tcPr>
            <w:tcW w:w="969" w:type="dxa"/>
          </w:tcPr>
          <w:p w14:paraId="35E3C7FE" w14:textId="367B2D03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1040</w:t>
            </w:r>
          </w:p>
        </w:tc>
        <w:tc>
          <w:tcPr>
            <w:tcW w:w="1148" w:type="dxa"/>
          </w:tcPr>
          <w:p w14:paraId="7E7C32B6" w14:textId="2E7AA3C2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XH40</w:t>
            </w:r>
          </w:p>
        </w:tc>
        <w:tc>
          <w:tcPr>
            <w:tcW w:w="952" w:type="dxa"/>
          </w:tcPr>
          <w:p w14:paraId="7DB26F58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41666D4B" w14:textId="31E910E2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117BA67F" w14:textId="55398BE9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Parkeringssymbol</w:t>
            </w:r>
          </w:p>
        </w:tc>
        <w:tc>
          <w:tcPr>
            <w:tcW w:w="850" w:type="dxa"/>
          </w:tcPr>
          <w:p w14:paraId="4FAF1E38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0C271A25" w14:textId="1BB9535F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5322C213" w14:textId="2FC0224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77C3B6D" w14:textId="78F0C60D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7400AD58" w14:textId="47EAD802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90706C6" w14:textId="176DA52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46AF0DD" w14:textId="77777777" w:rsidTr="00086814">
        <w:trPr>
          <w:trHeight w:val="255"/>
        </w:trPr>
        <w:tc>
          <w:tcPr>
            <w:tcW w:w="1129" w:type="dxa"/>
          </w:tcPr>
          <w:p w14:paraId="7C789E61" w14:textId="59C5B2D5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77.324</w:t>
            </w:r>
            <w:r w:rsidR="00272CF8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9</w:t>
            </w:r>
          </w:p>
        </w:tc>
        <w:tc>
          <w:tcPr>
            <w:tcW w:w="969" w:type="dxa"/>
          </w:tcPr>
          <w:p w14:paraId="3A60F8E2" w14:textId="3ED6DF05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1042</w:t>
            </w:r>
          </w:p>
        </w:tc>
        <w:tc>
          <w:tcPr>
            <w:tcW w:w="1148" w:type="dxa"/>
          </w:tcPr>
          <w:p w14:paraId="3538C381" w14:textId="54369264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XH42</w:t>
            </w:r>
          </w:p>
        </w:tc>
        <w:tc>
          <w:tcPr>
            <w:tcW w:w="952" w:type="dxa"/>
          </w:tcPr>
          <w:p w14:paraId="5DB0F7B0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691B143F" w14:textId="4C9ADC6C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4EE491A6" w14:textId="6C06E9C2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Symbol</w:t>
            </w:r>
            <w:r w:rsidRPr="00914E7A">
              <w:rPr>
                <w:rFonts w:ascii="Arial" w:hAnsi="Arial" w:cs="Arial"/>
                <w:spacing w:val="-12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for</w:t>
            </w:r>
            <w:r w:rsidRPr="00914E7A">
              <w:rPr>
                <w:rFonts w:ascii="Arial" w:hAnsi="Arial" w:cs="Arial"/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forflytningshemmede</w:t>
            </w:r>
          </w:p>
        </w:tc>
        <w:tc>
          <w:tcPr>
            <w:tcW w:w="850" w:type="dxa"/>
          </w:tcPr>
          <w:p w14:paraId="31B46233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702810A5" w14:textId="60429F1A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4C138D24" w14:textId="76DE8A6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51A7A04" w14:textId="526F6E3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03C7C06D" w14:textId="17E4698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212DC854" w14:textId="30B164A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2EF11EED" w14:textId="77777777" w:rsidTr="00086814">
        <w:trPr>
          <w:trHeight w:val="255"/>
        </w:trPr>
        <w:tc>
          <w:tcPr>
            <w:tcW w:w="1129" w:type="dxa"/>
          </w:tcPr>
          <w:p w14:paraId="1F21C492" w14:textId="73B45170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</w:t>
            </w:r>
            <w:r w:rsidR="00717B51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51</w:t>
            </w:r>
          </w:p>
        </w:tc>
        <w:tc>
          <w:tcPr>
            <w:tcW w:w="969" w:type="dxa"/>
          </w:tcPr>
          <w:p w14:paraId="6D7EE6C9" w14:textId="68F04C6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1044</w:t>
            </w:r>
          </w:p>
        </w:tc>
        <w:tc>
          <w:tcPr>
            <w:tcW w:w="1148" w:type="dxa"/>
          </w:tcPr>
          <w:p w14:paraId="38688D61" w14:textId="65AFF4FD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XH44</w:t>
            </w:r>
          </w:p>
        </w:tc>
        <w:tc>
          <w:tcPr>
            <w:tcW w:w="952" w:type="dxa"/>
          </w:tcPr>
          <w:p w14:paraId="1E048C7F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2F8E97D7" w14:textId="2A568B7E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0C63D353" w14:textId="553224BC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Skinnekjøretøy</w:t>
            </w:r>
          </w:p>
        </w:tc>
        <w:tc>
          <w:tcPr>
            <w:tcW w:w="850" w:type="dxa"/>
          </w:tcPr>
          <w:p w14:paraId="6CAEBDD0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06B4CA47" w14:textId="7FB81077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60C0C70E" w14:textId="535CB312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5EA145F1" w14:textId="264E8D8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6C0510EE" w14:textId="2E988C0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9676742" w14:textId="2D3F9D9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8562893" w14:textId="77777777" w:rsidTr="00086814">
        <w:trPr>
          <w:trHeight w:val="255"/>
        </w:trPr>
        <w:tc>
          <w:tcPr>
            <w:tcW w:w="1129" w:type="dxa"/>
          </w:tcPr>
          <w:p w14:paraId="58C89E9B" w14:textId="470029C9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77.325</w:t>
            </w:r>
            <w:r w:rsidR="00717B51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2</w:t>
            </w:r>
          </w:p>
        </w:tc>
        <w:tc>
          <w:tcPr>
            <w:tcW w:w="969" w:type="dxa"/>
          </w:tcPr>
          <w:p w14:paraId="23797847" w14:textId="756069A8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1050.3</w:t>
            </w:r>
          </w:p>
        </w:tc>
        <w:tc>
          <w:tcPr>
            <w:tcW w:w="1148" w:type="dxa"/>
          </w:tcPr>
          <w:p w14:paraId="0607F8B7" w14:textId="0EC23CA8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XH50.3</w:t>
            </w:r>
          </w:p>
        </w:tc>
        <w:tc>
          <w:tcPr>
            <w:tcW w:w="952" w:type="dxa"/>
          </w:tcPr>
          <w:p w14:paraId="7ADD2B71" w14:textId="4C9DBECA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0,40</w:t>
            </w:r>
          </w:p>
        </w:tc>
        <w:tc>
          <w:tcPr>
            <w:tcW w:w="832" w:type="dxa"/>
          </w:tcPr>
          <w:p w14:paraId="11D87947" w14:textId="5AAD2957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38B14992" w14:textId="4017E644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BUSS,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høyde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1,6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m</w:t>
            </w:r>
          </w:p>
        </w:tc>
        <w:tc>
          <w:tcPr>
            <w:tcW w:w="850" w:type="dxa"/>
          </w:tcPr>
          <w:p w14:paraId="04604966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7CEC7BFB" w14:textId="6FE99B9D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175D59A7" w14:textId="7003B8DD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3450CBE" w14:textId="59D7E69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2,40</w:t>
            </w:r>
          </w:p>
        </w:tc>
        <w:tc>
          <w:tcPr>
            <w:tcW w:w="723" w:type="dxa"/>
          </w:tcPr>
          <w:p w14:paraId="3B06D441" w14:textId="4AB68693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0098594" w14:textId="57558D11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95F9341" w14:textId="77777777" w:rsidTr="00086814">
        <w:trPr>
          <w:trHeight w:val="255"/>
        </w:trPr>
        <w:tc>
          <w:tcPr>
            <w:tcW w:w="1129" w:type="dxa"/>
          </w:tcPr>
          <w:p w14:paraId="2E53239B" w14:textId="501BA5CA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77.325</w:t>
            </w:r>
            <w:r w:rsidR="00717B51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3</w:t>
            </w:r>
          </w:p>
        </w:tc>
        <w:tc>
          <w:tcPr>
            <w:tcW w:w="969" w:type="dxa"/>
          </w:tcPr>
          <w:p w14:paraId="4689BFE9" w14:textId="27C9BD3C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1050.4</w:t>
            </w:r>
          </w:p>
        </w:tc>
        <w:tc>
          <w:tcPr>
            <w:tcW w:w="1148" w:type="dxa"/>
          </w:tcPr>
          <w:p w14:paraId="2D9415E0" w14:textId="016D63DE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XH50.4</w:t>
            </w:r>
          </w:p>
        </w:tc>
        <w:tc>
          <w:tcPr>
            <w:tcW w:w="952" w:type="dxa"/>
          </w:tcPr>
          <w:p w14:paraId="2518101D" w14:textId="5C9CF08C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832" w:type="dxa"/>
          </w:tcPr>
          <w:p w14:paraId="272EE4EE" w14:textId="0BC50DD8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4D11415F" w14:textId="21B0D463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BUSS,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høyde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4,0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m</w:t>
            </w:r>
          </w:p>
        </w:tc>
        <w:tc>
          <w:tcPr>
            <w:tcW w:w="850" w:type="dxa"/>
          </w:tcPr>
          <w:p w14:paraId="2A05BB38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38EC27CA" w14:textId="17D0A74B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56BF3F0E" w14:textId="3AAEAD1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01E2F1A7" w14:textId="5A33BBE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6,00</w:t>
            </w:r>
          </w:p>
        </w:tc>
        <w:tc>
          <w:tcPr>
            <w:tcW w:w="723" w:type="dxa"/>
          </w:tcPr>
          <w:p w14:paraId="7A5D46EA" w14:textId="0DBB5CC4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67768880" w14:textId="67E27D41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F80DC61" w14:textId="77777777" w:rsidTr="00086814">
        <w:trPr>
          <w:trHeight w:val="255"/>
        </w:trPr>
        <w:tc>
          <w:tcPr>
            <w:tcW w:w="1129" w:type="dxa"/>
          </w:tcPr>
          <w:p w14:paraId="2E36AA57" w14:textId="4BEA54D7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77.325</w:t>
            </w:r>
            <w:r w:rsidR="00717B51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4</w:t>
            </w:r>
          </w:p>
        </w:tc>
        <w:tc>
          <w:tcPr>
            <w:tcW w:w="969" w:type="dxa"/>
          </w:tcPr>
          <w:p w14:paraId="02318501" w14:textId="6DF8F73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1050.5</w:t>
            </w:r>
          </w:p>
        </w:tc>
        <w:tc>
          <w:tcPr>
            <w:tcW w:w="1148" w:type="dxa"/>
          </w:tcPr>
          <w:p w14:paraId="40C83016" w14:textId="032FFA8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XH50.5</w:t>
            </w:r>
          </w:p>
        </w:tc>
        <w:tc>
          <w:tcPr>
            <w:tcW w:w="952" w:type="dxa"/>
          </w:tcPr>
          <w:p w14:paraId="5AE982BA" w14:textId="62A9E953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0,40</w:t>
            </w:r>
          </w:p>
        </w:tc>
        <w:tc>
          <w:tcPr>
            <w:tcW w:w="832" w:type="dxa"/>
          </w:tcPr>
          <w:p w14:paraId="4B48F608" w14:textId="2B68F36B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4913704A" w14:textId="744F0751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TAXI,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høyde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1,6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m</w:t>
            </w:r>
          </w:p>
        </w:tc>
        <w:tc>
          <w:tcPr>
            <w:tcW w:w="850" w:type="dxa"/>
          </w:tcPr>
          <w:p w14:paraId="09C7A97E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4BBDFBBF" w14:textId="16D89827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526FB856" w14:textId="0E51CF0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2FF8EF0" w14:textId="73804EF4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2,40</w:t>
            </w:r>
          </w:p>
        </w:tc>
        <w:tc>
          <w:tcPr>
            <w:tcW w:w="723" w:type="dxa"/>
          </w:tcPr>
          <w:p w14:paraId="411B62E8" w14:textId="1C61D9C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2AE3054" w14:textId="70ED94B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3E00F92" w14:textId="77777777" w:rsidTr="00086814">
        <w:trPr>
          <w:trHeight w:val="255"/>
        </w:trPr>
        <w:tc>
          <w:tcPr>
            <w:tcW w:w="1129" w:type="dxa"/>
          </w:tcPr>
          <w:p w14:paraId="66C50B8C" w14:textId="749A199D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77.325</w:t>
            </w:r>
            <w:r w:rsidR="00717B51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5</w:t>
            </w:r>
          </w:p>
        </w:tc>
        <w:tc>
          <w:tcPr>
            <w:tcW w:w="969" w:type="dxa"/>
          </w:tcPr>
          <w:p w14:paraId="3058F3C5" w14:textId="07E225D5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1050.6</w:t>
            </w:r>
          </w:p>
        </w:tc>
        <w:tc>
          <w:tcPr>
            <w:tcW w:w="1148" w:type="dxa"/>
          </w:tcPr>
          <w:p w14:paraId="5F8C9459" w14:textId="09D21960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XH50.6</w:t>
            </w:r>
          </w:p>
        </w:tc>
        <w:tc>
          <w:tcPr>
            <w:tcW w:w="952" w:type="dxa"/>
          </w:tcPr>
          <w:p w14:paraId="2F23F49F" w14:textId="5C2425CE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832" w:type="dxa"/>
          </w:tcPr>
          <w:p w14:paraId="116C4CE2" w14:textId="71CB36EF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02CE3AC5" w14:textId="1C076CA2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TAXI,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høyde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4,0</w:t>
            </w:r>
            <w:r w:rsidRPr="00914E7A">
              <w:rPr>
                <w:rFonts w:ascii="Arial" w:hAnsi="Arial" w:cs="Arial"/>
                <w:spacing w:val="-10"/>
                <w:w w:val="105"/>
                <w:sz w:val="17"/>
                <w:szCs w:val="17"/>
              </w:rPr>
              <w:t xml:space="preserve"> m</w:t>
            </w:r>
          </w:p>
        </w:tc>
        <w:tc>
          <w:tcPr>
            <w:tcW w:w="850" w:type="dxa"/>
          </w:tcPr>
          <w:p w14:paraId="3CB141AD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773166D5" w14:textId="63DF356D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3D42FA2E" w14:textId="051187B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4D8499D7" w14:textId="0C914224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6,00</w:t>
            </w:r>
          </w:p>
        </w:tc>
        <w:tc>
          <w:tcPr>
            <w:tcW w:w="723" w:type="dxa"/>
          </w:tcPr>
          <w:p w14:paraId="730EB2DB" w14:textId="3BA328CF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5F06F07" w14:textId="7D615CD8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11FBF758" w14:textId="77777777" w:rsidTr="00086814">
        <w:trPr>
          <w:trHeight w:val="255"/>
        </w:trPr>
        <w:tc>
          <w:tcPr>
            <w:tcW w:w="1129" w:type="dxa"/>
          </w:tcPr>
          <w:p w14:paraId="56C661FA" w14:textId="4419A329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77.325</w:t>
            </w:r>
            <w:r w:rsidR="00145DF9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6</w:t>
            </w:r>
          </w:p>
        </w:tc>
        <w:tc>
          <w:tcPr>
            <w:tcW w:w="969" w:type="dxa"/>
          </w:tcPr>
          <w:p w14:paraId="13A991DC" w14:textId="3A921420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1052</w:t>
            </w:r>
          </w:p>
        </w:tc>
        <w:tc>
          <w:tcPr>
            <w:tcW w:w="1148" w:type="dxa"/>
          </w:tcPr>
          <w:p w14:paraId="6B4D56D2" w14:textId="111AF348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1052L</w:t>
            </w:r>
          </w:p>
        </w:tc>
        <w:tc>
          <w:tcPr>
            <w:tcW w:w="952" w:type="dxa"/>
          </w:tcPr>
          <w:p w14:paraId="1108B572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16259355" w14:textId="51F3DAF6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3A91F135" w14:textId="1323E5FD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Sambruksfelt</w:t>
            </w:r>
            <w:r w:rsidRPr="00914E7A">
              <w:rPr>
                <w:rFonts w:ascii="Arial" w:hAnsi="Arial" w:cs="Arial"/>
                <w:spacing w:val="19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z w:val="17"/>
                <w:szCs w:val="17"/>
              </w:rPr>
              <w:t>1,6</w:t>
            </w:r>
            <w:r w:rsidRPr="00914E7A">
              <w:rPr>
                <w:rFonts w:ascii="Arial" w:hAnsi="Arial" w:cs="Arial"/>
                <w:spacing w:val="20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10"/>
                <w:sz w:val="17"/>
                <w:szCs w:val="17"/>
              </w:rPr>
              <w:t>m</w:t>
            </w:r>
          </w:p>
        </w:tc>
        <w:tc>
          <w:tcPr>
            <w:tcW w:w="850" w:type="dxa"/>
          </w:tcPr>
          <w:p w14:paraId="0BDF431E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0F1E869B" w14:textId="633ACD7C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211E9E56" w14:textId="61E9FF30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EACFB4C" w14:textId="68EFB8E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3D3152F9" w14:textId="4F95D91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2848F56C" w14:textId="42B68A18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36712D44" w14:textId="77777777" w:rsidTr="00086814">
        <w:trPr>
          <w:trHeight w:val="255"/>
        </w:trPr>
        <w:tc>
          <w:tcPr>
            <w:tcW w:w="1129" w:type="dxa"/>
          </w:tcPr>
          <w:p w14:paraId="753659FB" w14:textId="42BD1BAE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77.325</w:t>
            </w:r>
            <w:r w:rsidR="00145DF9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</w:t>
            </w:r>
          </w:p>
        </w:tc>
        <w:tc>
          <w:tcPr>
            <w:tcW w:w="969" w:type="dxa"/>
          </w:tcPr>
          <w:p w14:paraId="4126F742" w14:textId="3A54683C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1052</w:t>
            </w:r>
          </w:p>
        </w:tc>
        <w:tc>
          <w:tcPr>
            <w:tcW w:w="1148" w:type="dxa"/>
          </w:tcPr>
          <w:p w14:paraId="0EE8693C" w14:textId="532F966B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1052</w:t>
            </w:r>
          </w:p>
        </w:tc>
        <w:tc>
          <w:tcPr>
            <w:tcW w:w="952" w:type="dxa"/>
          </w:tcPr>
          <w:p w14:paraId="0519D680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4B46ACB7" w14:textId="63AA71CB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715CB581" w14:textId="1CDC5A4E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sz w:val="17"/>
                <w:szCs w:val="17"/>
              </w:rPr>
              <w:t>Sambruksfelt</w:t>
            </w:r>
            <w:r w:rsidRPr="00914E7A">
              <w:rPr>
                <w:rFonts w:ascii="Arial" w:hAnsi="Arial" w:cs="Arial"/>
                <w:spacing w:val="30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4"/>
                <w:sz w:val="17"/>
                <w:szCs w:val="17"/>
              </w:rPr>
              <w:t>4,0m</w:t>
            </w:r>
          </w:p>
        </w:tc>
        <w:tc>
          <w:tcPr>
            <w:tcW w:w="850" w:type="dxa"/>
          </w:tcPr>
          <w:p w14:paraId="0CAC0B94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3F44EE07" w14:textId="4C8128D8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526C6466" w14:textId="1208BD64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3547F70" w14:textId="74564D69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7BA9B21E" w14:textId="2DE4BC2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38231F36" w14:textId="3B137D63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1EB3F1F4" w14:textId="77777777" w:rsidTr="00086814">
        <w:trPr>
          <w:trHeight w:val="255"/>
        </w:trPr>
        <w:tc>
          <w:tcPr>
            <w:tcW w:w="1129" w:type="dxa"/>
          </w:tcPr>
          <w:p w14:paraId="74D67E60" w14:textId="66D89B4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77.325</w:t>
            </w:r>
            <w:r w:rsidR="00145DF9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8</w:t>
            </w:r>
          </w:p>
        </w:tc>
        <w:tc>
          <w:tcPr>
            <w:tcW w:w="969" w:type="dxa"/>
          </w:tcPr>
          <w:p w14:paraId="63BB14B2" w14:textId="111308C1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1050.1</w:t>
            </w:r>
          </w:p>
        </w:tc>
        <w:tc>
          <w:tcPr>
            <w:tcW w:w="1148" w:type="dxa"/>
          </w:tcPr>
          <w:p w14:paraId="1B15D931" w14:textId="22437BE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XH50.1</w:t>
            </w:r>
          </w:p>
        </w:tc>
        <w:tc>
          <w:tcPr>
            <w:tcW w:w="952" w:type="dxa"/>
          </w:tcPr>
          <w:p w14:paraId="3039EF30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3999DBBB" w14:textId="11F511B5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5E8F5FDC" w14:textId="01B4F67E" w:rsidR="00914E7A" w:rsidRPr="00914E7A" w:rsidRDefault="00914E7A" w:rsidP="00914E7A">
            <w:pPr>
              <w:rPr>
                <w:rFonts w:ascii="Arial" w:hAnsi="Arial" w:cs="Arial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Tekst,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generell</w:t>
            </w:r>
            <w:r w:rsidRPr="00914E7A">
              <w:rPr>
                <w:rFonts w:ascii="Arial" w:hAnsi="Arial" w:cs="Arial"/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1,6</w:t>
            </w:r>
            <w:r w:rsidRPr="00914E7A">
              <w:rPr>
                <w:rFonts w:ascii="Arial" w:hAnsi="Arial" w:cs="Arial"/>
                <w:spacing w:val="3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m</w:t>
            </w:r>
            <w:r w:rsidRPr="00914E7A">
              <w:rPr>
                <w:rFonts w:ascii="Arial" w:hAnsi="Arial" w:cs="Arial"/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høyde</w:t>
            </w:r>
          </w:p>
        </w:tc>
        <w:tc>
          <w:tcPr>
            <w:tcW w:w="850" w:type="dxa"/>
          </w:tcPr>
          <w:p w14:paraId="3D5D6D56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44386418" w14:textId="1660F9EC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4264BD1E" w14:textId="2160846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DB7FDEB" w14:textId="0EC4B166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0694E7EE" w14:textId="2AD65632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9925AD9" w14:textId="7BB58238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6180A39D" w14:textId="77777777" w:rsidTr="00086814">
        <w:trPr>
          <w:trHeight w:val="255"/>
        </w:trPr>
        <w:tc>
          <w:tcPr>
            <w:tcW w:w="1129" w:type="dxa"/>
          </w:tcPr>
          <w:p w14:paraId="2BAA0067" w14:textId="22147E91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77.325</w:t>
            </w:r>
            <w:r w:rsidR="00145DF9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9</w:t>
            </w:r>
          </w:p>
        </w:tc>
        <w:tc>
          <w:tcPr>
            <w:tcW w:w="969" w:type="dxa"/>
          </w:tcPr>
          <w:p w14:paraId="33DE4C08" w14:textId="02694DA0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1050.2</w:t>
            </w:r>
          </w:p>
        </w:tc>
        <w:tc>
          <w:tcPr>
            <w:tcW w:w="1148" w:type="dxa"/>
          </w:tcPr>
          <w:p w14:paraId="721795DC" w14:textId="1CD3B3DE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XH50.2</w:t>
            </w:r>
          </w:p>
        </w:tc>
        <w:tc>
          <w:tcPr>
            <w:tcW w:w="952" w:type="dxa"/>
          </w:tcPr>
          <w:p w14:paraId="0DDD19A7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762DD18A" w14:textId="00A7FCBC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5"/>
                <w:w w:val="105"/>
                <w:sz w:val="17"/>
                <w:szCs w:val="17"/>
              </w:rPr>
              <w:t>stk</w:t>
            </w:r>
          </w:p>
        </w:tc>
        <w:tc>
          <w:tcPr>
            <w:tcW w:w="3754" w:type="dxa"/>
          </w:tcPr>
          <w:p w14:paraId="56CC8BF9" w14:textId="47975B70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Tekst,</w:t>
            </w:r>
            <w:r w:rsidRPr="00914E7A">
              <w:rPr>
                <w:rFonts w:ascii="Arial" w:hAnsi="Arial" w:cs="Arial"/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generell</w:t>
            </w:r>
            <w:r w:rsidRPr="00914E7A">
              <w:rPr>
                <w:rFonts w:ascii="Arial" w:hAnsi="Arial" w:cs="Arial"/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4,0</w:t>
            </w:r>
            <w:r w:rsidRPr="00914E7A">
              <w:rPr>
                <w:rFonts w:ascii="Arial" w:hAnsi="Arial" w:cs="Arial"/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w w:val="105"/>
                <w:sz w:val="17"/>
                <w:szCs w:val="17"/>
              </w:rPr>
              <w:t>m</w:t>
            </w:r>
            <w:r w:rsidRPr="00914E7A">
              <w:rPr>
                <w:rFonts w:ascii="Arial" w:hAnsi="Arial" w:cs="Arial"/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høyde</w:t>
            </w:r>
          </w:p>
        </w:tc>
        <w:tc>
          <w:tcPr>
            <w:tcW w:w="850" w:type="dxa"/>
          </w:tcPr>
          <w:p w14:paraId="0022BE94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4FF5F58D" w14:textId="149BB8CC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2"/>
                <w:w w:val="105"/>
                <w:sz w:val="17"/>
                <w:szCs w:val="17"/>
              </w:rPr>
              <w:t>Termoplast</w:t>
            </w:r>
          </w:p>
        </w:tc>
        <w:tc>
          <w:tcPr>
            <w:tcW w:w="992" w:type="dxa"/>
          </w:tcPr>
          <w:p w14:paraId="29DA0E7F" w14:textId="350D38A3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D6AF20F" w14:textId="5742867A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0,00</w:t>
            </w:r>
          </w:p>
        </w:tc>
        <w:tc>
          <w:tcPr>
            <w:tcW w:w="723" w:type="dxa"/>
          </w:tcPr>
          <w:p w14:paraId="7AD4EDB5" w14:textId="2E2DD82E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5B024CD" w14:textId="2FCB18BB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  <w:r w:rsidRPr="00914E7A">
              <w:rPr>
                <w:rFonts w:ascii="Arial" w:hAnsi="Arial" w:cs="Arial"/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FDC6E7A" w14:textId="77777777" w:rsidTr="00086814">
        <w:trPr>
          <w:trHeight w:val="255"/>
        </w:trPr>
        <w:tc>
          <w:tcPr>
            <w:tcW w:w="1129" w:type="dxa"/>
          </w:tcPr>
          <w:p w14:paraId="7E79B5D5" w14:textId="77777777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</w:p>
        </w:tc>
        <w:tc>
          <w:tcPr>
            <w:tcW w:w="969" w:type="dxa"/>
          </w:tcPr>
          <w:p w14:paraId="1E41B68A" w14:textId="77777777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</w:p>
        </w:tc>
        <w:tc>
          <w:tcPr>
            <w:tcW w:w="1148" w:type="dxa"/>
          </w:tcPr>
          <w:p w14:paraId="5A0494BD" w14:textId="77777777" w:rsidR="00914E7A" w:rsidRPr="00914E7A" w:rsidRDefault="00914E7A" w:rsidP="00914E7A">
            <w:pPr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</w:p>
        </w:tc>
        <w:tc>
          <w:tcPr>
            <w:tcW w:w="952" w:type="dxa"/>
          </w:tcPr>
          <w:p w14:paraId="7CCAF0DF" w14:textId="77777777" w:rsidR="00914E7A" w:rsidRPr="00914E7A" w:rsidRDefault="00914E7A" w:rsidP="00691765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832" w:type="dxa"/>
          </w:tcPr>
          <w:p w14:paraId="10878F87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spacing w:val="-5"/>
                <w:w w:val="105"/>
                <w:sz w:val="17"/>
                <w:szCs w:val="17"/>
              </w:rPr>
            </w:pPr>
          </w:p>
        </w:tc>
        <w:tc>
          <w:tcPr>
            <w:tcW w:w="3754" w:type="dxa"/>
          </w:tcPr>
          <w:p w14:paraId="3B99F2E7" w14:textId="77777777" w:rsidR="00914E7A" w:rsidRPr="00914E7A" w:rsidRDefault="00914E7A" w:rsidP="00914E7A">
            <w:pPr>
              <w:rPr>
                <w:rFonts w:ascii="Arial" w:hAnsi="Arial" w:cs="Arial"/>
                <w:w w:val="105"/>
                <w:sz w:val="17"/>
                <w:szCs w:val="17"/>
              </w:rPr>
            </w:pPr>
          </w:p>
        </w:tc>
        <w:tc>
          <w:tcPr>
            <w:tcW w:w="850" w:type="dxa"/>
          </w:tcPr>
          <w:p w14:paraId="1C085EFD" w14:textId="77777777" w:rsidR="00914E7A" w:rsidRPr="00914E7A" w:rsidRDefault="00914E7A" w:rsidP="00914E7A">
            <w:pPr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276" w:type="dxa"/>
          </w:tcPr>
          <w:p w14:paraId="0830C5F0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spacing w:val="-2"/>
                <w:w w:val="105"/>
                <w:sz w:val="17"/>
                <w:szCs w:val="17"/>
              </w:rPr>
            </w:pPr>
          </w:p>
        </w:tc>
        <w:tc>
          <w:tcPr>
            <w:tcW w:w="992" w:type="dxa"/>
          </w:tcPr>
          <w:p w14:paraId="52263A3D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709" w:type="dxa"/>
          </w:tcPr>
          <w:p w14:paraId="1F951CE4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723" w:type="dxa"/>
          </w:tcPr>
          <w:p w14:paraId="36820B6E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  <w:tc>
          <w:tcPr>
            <w:tcW w:w="1084" w:type="dxa"/>
          </w:tcPr>
          <w:p w14:paraId="35FD4212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spacing w:val="-4"/>
                <w:w w:val="105"/>
                <w:sz w:val="17"/>
                <w:szCs w:val="17"/>
              </w:rPr>
            </w:pPr>
          </w:p>
        </w:tc>
      </w:tr>
      <w:tr w:rsidR="00914E7A" w:rsidRPr="00914E7A" w14:paraId="6076D622" w14:textId="77777777" w:rsidTr="00086814">
        <w:trPr>
          <w:trHeight w:val="255"/>
        </w:trPr>
        <w:tc>
          <w:tcPr>
            <w:tcW w:w="1129" w:type="dxa"/>
          </w:tcPr>
          <w:p w14:paraId="23C4D197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77.421</w:t>
            </w:r>
          </w:p>
        </w:tc>
        <w:tc>
          <w:tcPr>
            <w:tcW w:w="969" w:type="dxa"/>
          </w:tcPr>
          <w:p w14:paraId="50A9544A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0B136AD6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Ma40-</w:t>
            </w:r>
            <w:r w:rsidRPr="00914E7A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02F63FF4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3C002D90" w14:textId="77777777" w:rsidR="00914E7A" w:rsidRPr="00914E7A" w:rsidRDefault="00914E7A" w:rsidP="00691765">
            <w:pPr>
              <w:pStyle w:val="TableParagraph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DE0B073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Maling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0,40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5FDE1307" w14:textId="77777777" w:rsidR="00914E7A" w:rsidRPr="00914E7A" w:rsidRDefault="00914E7A" w:rsidP="008C29C6">
            <w:pPr>
              <w:pStyle w:val="TableParagraph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658CD912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Maling</w:t>
            </w:r>
          </w:p>
        </w:tc>
        <w:tc>
          <w:tcPr>
            <w:tcW w:w="992" w:type="dxa"/>
          </w:tcPr>
          <w:p w14:paraId="67706619" w14:textId="77777777" w:rsidR="00914E7A" w:rsidRPr="00914E7A" w:rsidRDefault="00914E7A" w:rsidP="00F84206">
            <w:pPr>
              <w:pStyle w:val="TableParagraph"/>
              <w:ind w:left="42" w:right="2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0,40</w:t>
            </w:r>
          </w:p>
        </w:tc>
        <w:tc>
          <w:tcPr>
            <w:tcW w:w="709" w:type="dxa"/>
          </w:tcPr>
          <w:p w14:paraId="5E09AFC3" w14:textId="77777777" w:rsidR="00914E7A" w:rsidRPr="00914E7A" w:rsidRDefault="00914E7A" w:rsidP="00F84206">
            <w:pPr>
              <w:pStyle w:val="TableParagraph"/>
              <w:ind w:left="56" w:right="45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0,05</w:t>
            </w:r>
          </w:p>
        </w:tc>
        <w:tc>
          <w:tcPr>
            <w:tcW w:w="723" w:type="dxa"/>
          </w:tcPr>
          <w:p w14:paraId="34A8AE26" w14:textId="77777777" w:rsidR="00914E7A" w:rsidRPr="00914E7A" w:rsidRDefault="00914E7A" w:rsidP="00F84206">
            <w:pPr>
              <w:pStyle w:val="TableParagraph"/>
              <w:ind w:left="39" w:right="3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62DA745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A6DC934" w14:textId="77777777" w:rsidTr="00086814">
        <w:trPr>
          <w:trHeight w:val="255"/>
        </w:trPr>
        <w:tc>
          <w:tcPr>
            <w:tcW w:w="1129" w:type="dxa"/>
          </w:tcPr>
          <w:p w14:paraId="4A01CEE9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77.422</w:t>
            </w:r>
          </w:p>
        </w:tc>
        <w:tc>
          <w:tcPr>
            <w:tcW w:w="969" w:type="dxa"/>
          </w:tcPr>
          <w:p w14:paraId="426BA473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690A785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Ma40-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667767B0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0DD1CAFE" w14:textId="77777777" w:rsidR="00914E7A" w:rsidRPr="00914E7A" w:rsidRDefault="00914E7A" w:rsidP="00691765">
            <w:pPr>
              <w:pStyle w:val="TableParagraph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4653602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Maling</w:t>
            </w:r>
            <w:r w:rsidRPr="00914E7A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0,40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79D5CC5B" w14:textId="77777777" w:rsidR="00914E7A" w:rsidRPr="00914E7A" w:rsidRDefault="00914E7A" w:rsidP="008C29C6">
            <w:pPr>
              <w:pStyle w:val="TableParagraph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1A0DB2E6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Maling</w:t>
            </w:r>
          </w:p>
        </w:tc>
        <w:tc>
          <w:tcPr>
            <w:tcW w:w="992" w:type="dxa"/>
          </w:tcPr>
          <w:p w14:paraId="1A94F481" w14:textId="77777777" w:rsidR="00914E7A" w:rsidRPr="00914E7A" w:rsidRDefault="00914E7A" w:rsidP="00F84206">
            <w:pPr>
              <w:pStyle w:val="TableParagraph"/>
              <w:ind w:left="42" w:right="2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0,40</w:t>
            </w:r>
          </w:p>
        </w:tc>
        <w:tc>
          <w:tcPr>
            <w:tcW w:w="709" w:type="dxa"/>
          </w:tcPr>
          <w:p w14:paraId="5F74AF42" w14:textId="77777777" w:rsidR="00914E7A" w:rsidRPr="00914E7A" w:rsidRDefault="00914E7A" w:rsidP="00F84206">
            <w:pPr>
              <w:pStyle w:val="TableParagraph"/>
              <w:ind w:left="56" w:right="45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0,08</w:t>
            </w:r>
          </w:p>
        </w:tc>
        <w:tc>
          <w:tcPr>
            <w:tcW w:w="723" w:type="dxa"/>
          </w:tcPr>
          <w:p w14:paraId="1A74723C" w14:textId="77777777" w:rsidR="00914E7A" w:rsidRPr="00914E7A" w:rsidRDefault="00914E7A" w:rsidP="00F84206">
            <w:pPr>
              <w:pStyle w:val="TableParagraph"/>
              <w:ind w:left="39" w:right="3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04F39EC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54A364D" w14:textId="77777777" w:rsidTr="00086814">
        <w:trPr>
          <w:trHeight w:val="255"/>
        </w:trPr>
        <w:tc>
          <w:tcPr>
            <w:tcW w:w="1129" w:type="dxa"/>
          </w:tcPr>
          <w:p w14:paraId="60CCD21E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969" w:type="dxa"/>
          </w:tcPr>
          <w:p w14:paraId="2CA5A549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9C2B9EF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952" w:type="dxa"/>
          </w:tcPr>
          <w:p w14:paraId="6E63EC8C" w14:textId="77777777" w:rsidR="00914E7A" w:rsidRPr="00914E7A" w:rsidRDefault="00914E7A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0A76B830" w14:textId="77777777" w:rsidR="00914E7A" w:rsidRPr="00914E7A" w:rsidRDefault="00914E7A" w:rsidP="00691765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3754" w:type="dxa"/>
          </w:tcPr>
          <w:p w14:paraId="0784D0B3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50" w:type="dxa"/>
          </w:tcPr>
          <w:p w14:paraId="0D470C8B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276" w:type="dxa"/>
          </w:tcPr>
          <w:p w14:paraId="79B8D5BB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42EC71B3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03D2C928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487BB0F0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4C3FC3E0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23DA63CF" w14:textId="77777777" w:rsidTr="00086814">
        <w:trPr>
          <w:trHeight w:val="255"/>
        </w:trPr>
        <w:tc>
          <w:tcPr>
            <w:tcW w:w="1129" w:type="dxa"/>
          </w:tcPr>
          <w:p w14:paraId="4B11FE37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77.4411</w:t>
            </w:r>
          </w:p>
        </w:tc>
        <w:tc>
          <w:tcPr>
            <w:tcW w:w="969" w:type="dxa"/>
          </w:tcPr>
          <w:p w14:paraId="0C526072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F4AAE6F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Sp10-</w:t>
            </w:r>
            <w:r w:rsidRPr="00914E7A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7F12BAED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0C9A17CD" w14:textId="77777777" w:rsidR="00914E7A" w:rsidRPr="00914E7A" w:rsidRDefault="00914E7A" w:rsidP="00691765">
            <w:pPr>
              <w:pStyle w:val="TableParagraph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0E8FD723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3F3D0E04" w14:textId="77777777" w:rsidR="00914E7A" w:rsidRPr="00914E7A" w:rsidRDefault="00914E7A" w:rsidP="008C29C6">
            <w:pPr>
              <w:pStyle w:val="TableParagraph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244F810D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1916A225" w14:textId="77777777" w:rsidR="00914E7A" w:rsidRPr="00914E7A" w:rsidRDefault="00914E7A" w:rsidP="00F84206">
            <w:pPr>
              <w:pStyle w:val="TableParagraph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709" w:type="dxa"/>
          </w:tcPr>
          <w:p w14:paraId="145737CA" w14:textId="77777777" w:rsidR="00914E7A" w:rsidRPr="00914E7A" w:rsidRDefault="00914E7A" w:rsidP="00F84206">
            <w:pPr>
              <w:pStyle w:val="TableParagraph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0,20</w:t>
            </w:r>
          </w:p>
        </w:tc>
        <w:tc>
          <w:tcPr>
            <w:tcW w:w="723" w:type="dxa"/>
          </w:tcPr>
          <w:p w14:paraId="71040BC2" w14:textId="77777777" w:rsidR="00914E7A" w:rsidRPr="00914E7A" w:rsidRDefault="00914E7A" w:rsidP="00F84206">
            <w:pPr>
              <w:pStyle w:val="TableParagraph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3440757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0017D993" w14:textId="77777777" w:rsidTr="00086814">
        <w:trPr>
          <w:trHeight w:val="255"/>
        </w:trPr>
        <w:tc>
          <w:tcPr>
            <w:tcW w:w="1129" w:type="dxa"/>
          </w:tcPr>
          <w:p w14:paraId="0C33AF74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77.4412</w:t>
            </w:r>
          </w:p>
        </w:tc>
        <w:tc>
          <w:tcPr>
            <w:tcW w:w="969" w:type="dxa"/>
          </w:tcPr>
          <w:p w14:paraId="35DEB1E9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B5BF709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Sp10-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5220E15F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5272CFD4" w14:textId="77777777" w:rsidR="00914E7A" w:rsidRPr="00914E7A" w:rsidRDefault="00914E7A" w:rsidP="00691765">
            <w:pPr>
              <w:pStyle w:val="TableParagraph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99BDB73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0B3E7FAE" w14:textId="77777777" w:rsidR="00914E7A" w:rsidRPr="00914E7A" w:rsidRDefault="00914E7A" w:rsidP="008C29C6">
            <w:pPr>
              <w:pStyle w:val="TableParagraph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77B4F2D3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73D486D4" w14:textId="77777777" w:rsidR="00914E7A" w:rsidRPr="00914E7A" w:rsidRDefault="00914E7A" w:rsidP="00F84206">
            <w:pPr>
              <w:pStyle w:val="TableParagraph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709" w:type="dxa"/>
          </w:tcPr>
          <w:p w14:paraId="3B456EB9" w14:textId="77777777" w:rsidR="00914E7A" w:rsidRPr="00914E7A" w:rsidRDefault="00914E7A" w:rsidP="00F84206">
            <w:pPr>
              <w:pStyle w:val="TableParagraph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723" w:type="dxa"/>
          </w:tcPr>
          <w:p w14:paraId="71B584D9" w14:textId="77777777" w:rsidR="00914E7A" w:rsidRPr="00914E7A" w:rsidRDefault="00914E7A" w:rsidP="00F84206">
            <w:pPr>
              <w:pStyle w:val="TableParagraph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BB66A46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3A322A00" w14:textId="77777777" w:rsidTr="00086814">
        <w:trPr>
          <w:trHeight w:val="255"/>
        </w:trPr>
        <w:tc>
          <w:tcPr>
            <w:tcW w:w="1129" w:type="dxa"/>
          </w:tcPr>
          <w:p w14:paraId="2E027D39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77.4413</w:t>
            </w:r>
          </w:p>
        </w:tc>
        <w:tc>
          <w:tcPr>
            <w:tcW w:w="969" w:type="dxa"/>
          </w:tcPr>
          <w:p w14:paraId="308ABC9D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572B065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Sp10-</w:t>
            </w:r>
            <w:r w:rsidRPr="00914E7A">
              <w:rPr>
                <w:spacing w:val="-5"/>
                <w:sz w:val="17"/>
                <w:szCs w:val="17"/>
              </w:rPr>
              <w:t>20</w:t>
            </w:r>
          </w:p>
        </w:tc>
        <w:tc>
          <w:tcPr>
            <w:tcW w:w="952" w:type="dxa"/>
          </w:tcPr>
          <w:p w14:paraId="2BE5F8F8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0,20</w:t>
            </w:r>
          </w:p>
        </w:tc>
        <w:tc>
          <w:tcPr>
            <w:tcW w:w="832" w:type="dxa"/>
          </w:tcPr>
          <w:p w14:paraId="308D199C" w14:textId="77777777" w:rsidR="00914E7A" w:rsidRPr="00914E7A" w:rsidRDefault="00914E7A" w:rsidP="00691765">
            <w:pPr>
              <w:pStyle w:val="TableParagraph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01C5582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4A091BEA" w14:textId="77777777" w:rsidR="00914E7A" w:rsidRPr="00914E7A" w:rsidRDefault="00914E7A" w:rsidP="008C29C6">
            <w:pPr>
              <w:pStyle w:val="TableParagraph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20</w:t>
            </w:r>
          </w:p>
        </w:tc>
        <w:tc>
          <w:tcPr>
            <w:tcW w:w="1276" w:type="dxa"/>
          </w:tcPr>
          <w:p w14:paraId="5A80C8FB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19AB3162" w14:textId="77777777" w:rsidR="00914E7A" w:rsidRPr="00914E7A" w:rsidRDefault="00914E7A" w:rsidP="00F84206">
            <w:pPr>
              <w:pStyle w:val="TableParagraph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709" w:type="dxa"/>
          </w:tcPr>
          <w:p w14:paraId="57923B2A" w14:textId="77777777" w:rsidR="00914E7A" w:rsidRPr="00914E7A" w:rsidRDefault="00914E7A" w:rsidP="00F84206">
            <w:pPr>
              <w:pStyle w:val="TableParagraph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0,40</w:t>
            </w:r>
          </w:p>
        </w:tc>
        <w:tc>
          <w:tcPr>
            <w:tcW w:w="723" w:type="dxa"/>
          </w:tcPr>
          <w:p w14:paraId="1FF4ADCD" w14:textId="77777777" w:rsidR="00914E7A" w:rsidRPr="00914E7A" w:rsidRDefault="00914E7A" w:rsidP="00F84206">
            <w:pPr>
              <w:pStyle w:val="TableParagraph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8BC4866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1A6DF260" w14:textId="77777777" w:rsidTr="00086814">
        <w:trPr>
          <w:trHeight w:val="255"/>
        </w:trPr>
        <w:tc>
          <w:tcPr>
            <w:tcW w:w="1129" w:type="dxa"/>
          </w:tcPr>
          <w:p w14:paraId="31821DA3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77.4414</w:t>
            </w:r>
          </w:p>
        </w:tc>
        <w:tc>
          <w:tcPr>
            <w:tcW w:w="969" w:type="dxa"/>
          </w:tcPr>
          <w:p w14:paraId="67B7D5AC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128D1110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Sp10-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952" w:type="dxa"/>
          </w:tcPr>
          <w:p w14:paraId="48D443AA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832" w:type="dxa"/>
          </w:tcPr>
          <w:p w14:paraId="1234BB16" w14:textId="77777777" w:rsidR="00914E7A" w:rsidRPr="00914E7A" w:rsidRDefault="00914E7A" w:rsidP="00691765">
            <w:pPr>
              <w:pStyle w:val="TableParagraph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0BF9E4CE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0CCB73F4" w14:textId="77777777" w:rsidR="00914E7A" w:rsidRPr="00914E7A" w:rsidRDefault="00914E7A" w:rsidP="008C29C6">
            <w:pPr>
              <w:pStyle w:val="TableParagraph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742C0532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57D039C9" w14:textId="77777777" w:rsidR="00914E7A" w:rsidRPr="00914E7A" w:rsidRDefault="00914E7A" w:rsidP="00F84206">
            <w:pPr>
              <w:pStyle w:val="TableParagraph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709" w:type="dxa"/>
          </w:tcPr>
          <w:p w14:paraId="6A45C024" w14:textId="77777777" w:rsidR="00914E7A" w:rsidRPr="00914E7A" w:rsidRDefault="00914E7A" w:rsidP="00F84206">
            <w:pPr>
              <w:pStyle w:val="TableParagraph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10E9030B" w14:textId="77777777" w:rsidR="00914E7A" w:rsidRPr="00914E7A" w:rsidRDefault="00914E7A" w:rsidP="00F84206">
            <w:pPr>
              <w:pStyle w:val="TableParagraph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62667EE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259D3F68" w14:textId="77777777" w:rsidTr="00086814">
        <w:trPr>
          <w:trHeight w:val="255"/>
        </w:trPr>
        <w:tc>
          <w:tcPr>
            <w:tcW w:w="1129" w:type="dxa"/>
          </w:tcPr>
          <w:p w14:paraId="06F80959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77.4415</w:t>
            </w:r>
          </w:p>
        </w:tc>
        <w:tc>
          <w:tcPr>
            <w:tcW w:w="969" w:type="dxa"/>
          </w:tcPr>
          <w:p w14:paraId="748B3ED8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1CF6E86C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Sp15-</w:t>
            </w:r>
            <w:r w:rsidRPr="00914E7A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473F25C4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5C98A253" w14:textId="77777777" w:rsidR="00914E7A" w:rsidRPr="00914E7A" w:rsidRDefault="00914E7A" w:rsidP="00691765">
            <w:pPr>
              <w:pStyle w:val="TableParagraph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69826FD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761C93C5" w14:textId="77777777" w:rsidR="00914E7A" w:rsidRPr="00914E7A" w:rsidRDefault="00914E7A" w:rsidP="008C29C6">
            <w:pPr>
              <w:pStyle w:val="TableParagraph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415DE0EE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498AE7BF" w14:textId="77777777" w:rsidR="00914E7A" w:rsidRPr="00914E7A" w:rsidRDefault="00914E7A" w:rsidP="00F84206">
            <w:pPr>
              <w:pStyle w:val="TableParagraph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09" w:type="dxa"/>
          </w:tcPr>
          <w:p w14:paraId="70E969B1" w14:textId="77777777" w:rsidR="00914E7A" w:rsidRPr="00914E7A" w:rsidRDefault="00914E7A" w:rsidP="00F84206">
            <w:pPr>
              <w:pStyle w:val="TableParagraph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723" w:type="dxa"/>
          </w:tcPr>
          <w:p w14:paraId="4588AD4D" w14:textId="77777777" w:rsidR="00914E7A" w:rsidRPr="00914E7A" w:rsidRDefault="00914E7A" w:rsidP="00F84206">
            <w:pPr>
              <w:pStyle w:val="TableParagraph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276D4282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DC7C9A0" w14:textId="77777777" w:rsidTr="00086814">
        <w:trPr>
          <w:trHeight w:val="255"/>
        </w:trPr>
        <w:tc>
          <w:tcPr>
            <w:tcW w:w="1129" w:type="dxa"/>
          </w:tcPr>
          <w:p w14:paraId="1C964BE1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77.4416</w:t>
            </w:r>
          </w:p>
        </w:tc>
        <w:tc>
          <w:tcPr>
            <w:tcW w:w="969" w:type="dxa"/>
          </w:tcPr>
          <w:p w14:paraId="4CE9BB13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DBA948E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Sp15-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39E1DE75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2920044C" w14:textId="77777777" w:rsidR="00914E7A" w:rsidRPr="00914E7A" w:rsidRDefault="00914E7A" w:rsidP="00691765">
            <w:pPr>
              <w:pStyle w:val="TableParagraph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C51B0A0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74F1BBDE" w14:textId="77777777" w:rsidR="00914E7A" w:rsidRPr="00914E7A" w:rsidRDefault="00914E7A" w:rsidP="008C29C6">
            <w:pPr>
              <w:pStyle w:val="TableParagraph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78C13A5E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27E918C4" w14:textId="77777777" w:rsidR="00914E7A" w:rsidRPr="00914E7A" w:rsidRDefault="00914E7A" w:rsidP="00F84206">
            <w:pPr>
              <w:pStyle w:val="TableParagraph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09" w:type="dxa"/>
          </w:tcPr>
          <w:p w14:paraId="3467F158" w14:textId="77777777" w:rsidR="00914E7A" w:rsidRPr="00914E7A" w:rsidRDefault="00914E7A" w:rsidP="00F84206">
            <w:pPr>
              <w:pStyle w:val="TableParagraph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0,45</w:t>
            </w:r>
          </w:p>
        </w:tc>
        <w:tc>
          <w:tcPr>
            <w:tcW w:w="723" w:type="dxa"/>
          </w:tcPr>
          <w:p w14:paraId="12A28427" w14:textId="77777777" w:rsidR="00914E7A" w:rsidRPr="00914E7A" w:rsidRDefault="00914E7A" w:rsidP="00F84206">
            <w:pPr>
              <w:pStyle w:val="TableParagraph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7FB49512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87A0DBF" w14:textId="77777777" w:rsidTr="00086814">
        <w:trPr>
          <w:trHeight w:val="255"/>
        </w:trPr>
        <w:tc>
          <w:tcPr>
            <w:tcW w:w="1129" w:type="dxa"/>
          </w:tcPr>
          <w:p w14:paraId="048EE329" w14:textId="77777777" w:rsidR="00914E7A" w:rsidRPr="00914E7A" w:rsidRDefault="00914E7A" w:rsidP="008C29C6">
            <w:pPr>
              <w:pStyle w:val="TableParagraph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77.4417</w:t>
            </w:r>
          </w:p>
        </w:tc>
        <w:tc>
          <w:tcPr>
            <w:tcW w:w="969" w:type="dxa"/>
          </w:tcPr>
          <w:p w14:paraId="78AD3BD0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28DC82F0" w14:textId="77777777" w:rsidR="00914E7A" w:rsidRPr="00914E7A" w:rsidRDefault="00914E7A" w:rsidP="008C29C6">
            <w:pPr>
              <w:pStyle w:val="TableParagraph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Sp15-</w:t>
            </w:r>
            <w:r w:rsidRPr="00914E7A">
              <w:rPr>
                <w:spacing w:val="-5"/>
                <w:sz w:val="17"/>
                <w:szCs w:val="17"/>
              </w:rPr>
              <w:t>20</w:t>
            </w:r>
          </w:p>
        </w:tc>
        <w:tc>
          <w:tcPr>
            <w:tcW w:w="952" w:type="dxa"/>
          </w:tcPr>
          <w:p w14:paraId="2E980C14" w14:textId="77777777" w:rsidR="00914E7A" w:rsidRPr="00914E7A" w:rsidRDefault="00914E7A" w:rsidP="00691765">
            <w:pPr>
              <w:pStyle w:val="TableParagraph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0,20</w:t>
            </w:r>
          </w:p>
        </w:tc>
        <w:tc>
          <w:tcPr>
            <w:tcW w:w="832" w:type="dxa"/>
          </w:tcPr>
          <w:p w14:paraId="1A141B68" w14:textId="77777777" w:rsidR="00914E7A" w:rsidRPr="00914E7A" w:rsidRDefault="00914E7A" w:rsidP="00691765">
            <w:pPr>
              <w:pStyle w:val="TableParagraph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06C2AD8" w14:textId="77777777" w:rsidR="00914E7A" w:rsidRPr="00914E7A" w:rsidRDefault="00914E7A" w:rsidP="008C29C6">
            <w:pPr>
              <w:pStyle w:val="TableParagraph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20B44D94" w14:textId="77777777" w:rsidR="00914E7A" w:rsidRPr="00914E7A" w:rsidRDefault="00914E7A" w:rsidP="008C29C6">
            <w:pPr>
              <w:pStyle w:val="TableParagraph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20</w:t>
            </w:r>
          </w:p>
        </w:tc>
        <w:tc>
          <w:tcPr>
            <w:tcW w:w="1276" w:type="dxa"/>
          </w:tcPr>
          <w:p w14:paraId="4010E794" w14:textId="77777777" w:rsidR="00914E7A" w:rsidRPr="00914E7A" w:rsidRDefault="00914E7A" w:rsidP="00F84206">
            <w:pPr>
              <w:pStyle w:val="TableParagraph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6390F72C" w14:textId="77777777" w:rsidR="00914E7A" w:rsidRPr="00914E7A" w:rsidRDefault="00914E7A" w:rsidP="00F84206">
            <w:pPr>
              <w:pStyle w:val="TableParagraph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09" w:type="dxa"/>
          </w:tcPr>
          <w:p w14:paraId="4B674E17" w14:textId="77777777" w:rsidR="00914E7A" w:rsidRPr="00914E7A" w:rsidRDefault="00914E7A" w:rsidP="00F84206">
            <w:pPr>
              <w:pStyle w:val="TableParagraph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552BB2E7" w14:textId="77777777" w:rsidR="00914E7A" w:rsidRPr="00914E7A" w:rsidRDefault="00914E7A" w:rsidP="00F84206">
            <w:pPr>
              <w:pStyle w:val="TableParagraph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87B2D00" w14:textId="77777777" w:rsidR="00914E7A" w:rsidRPr="00914E7A" w:rsidRDefault="00914E7A" w:rsidP="00F84206">
            <w:pPr>
              <w:pStyle w:val="TableParagraph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639FD6C" w14:textId="77777777" w:rsidTr="00086814">
        <w:trPr>
          <w:trHeight w:val="255"/>
        </w:trPr>
        <w:tc>
          <w:tcPr>
            <w:tcW w:w="1129" w:type="dxa"/>
          </w:tcPr>
          <w:p w14:paraId="7D6E53CA" w14:textId="77777777" w:rsidR="00914E7A" w:rsidRPr="00914E7A" w:rsidRDefault="00914E7A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77.4418</w:t>
            </w:r>
          </w:p>
        </w:tc>
        <w:tc>
          <w:tcPr>
            <w:tcW w:w="969" w:type="dxa"/>
          </w:tcPr>
          <w:p w14:paraId="0C9172E2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2F0FD60" w14:textId="77777777" w:rsidR="00914E7A" w:rsidRPr="00914E7A" w:rsidRDefault="00914E7A" w:rsidP="008C29C6">
            <w:pPr>
              <w:pStyle w:val="TableParagraph"/>
              <w:spacing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Sp15-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952" w:type="dxa"/>
          </w:tcPr>
          <w:p w14:paraId="32352B56" w14:textId="77777777" w:rsidR="00914E7A" w:rsidRPr="00914E7A" w:rsidRDefault="00914E7A" w:rsidP="00691765">
            <w:pPr>
              <w:pStyle w:val="TableParagraph"/>
              <w:spacing w:line="192" w:lineRule="exact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832" w:type="dxa"/>
          </w:tcPr>
          <w:p w14:paraId="3CCC4574" w14:textId="77777777" w:rsidR="00914E7A" w:rsidRPr="00914E7A" w:rsidRDefault="00914E7A" w:rsidP="00691765">
            <w:pPr>
              <w:pStyle w:val="TableParagraph"/>
              <w:spacing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03914A5C" w14:textId="77777777" w:rsidR="00914E7A" w:rsidRPr="00914E7A" w:rsidRDefault="00914E7A" w:rsidP="008C29C6">
            <w:pPr>
              <w:pStyle w:val="TableParagraph"/>
              <w:spacing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77DE6F61" w14:textId="77777777" w:rsidR="00914E7A" w:rsidRPr="00914E7A" w:rsidRDefault="00914E7A" w:rsidP="008C29C6">
            <w:pPr>
              <w:pStyle w:val="TableParagraph"/>
              <w:spacing w:line="192" w:lineRule="exact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2B63D2C7" w14:textId="77777777" w:rsidR="00914E7A" w:rsidRPr="00914E7A" w:rsidRDefault="00914E7A" w:rsidP="00F84206">
            <w:pPr>
              <w:pStyle w:val="TableParagraph"/>
              <w:spacing w:line="192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2F99DD8F" w14:textId="77777777" w:rsidR="00914E7A" w:rsidRPr="00914E7A" w:rsidRDefault="00914E7A" w:rsidP="00F84206">
            <w:pPr>
              <w:pStyle w:val="TableParagraph"/>
              <w:spacing w:line="192" w:lineRule="exact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09" w:type="dxa"/>
          </w:tcPr>
          <w:p w14:paraId="3CD57271" w14:textId="77777777" w:rsidR="00914E7A" w:rsidRPr="00914E7A" w:rsidRDefault="00914E7A" w:rsidP="00F84206">
            <w:pPr>
              <w:pStyle w:val="TableParagraph"/>
              <w:spacing w:line="192" w:lineRule="exact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0,90</w:t>
            </w:r>
          </w:p>
        </w:tc>
        <w:tc>
          <w:tcPr>
            <w:tcW w:w="723" w:type="dxa"/>
          </w:tcPr>
          <w:p w14:paraId="63943B6E" w14:textId="77777777" w:rsidR="00914E7A" w:rsidRPr="00914E7A" w:rsidRDefault="00914E7A" w:rsidP="00F84206">
            <w:pPr>
              <w:pStyle w:val="TableParagraph"/>
              <w:spacing w:line="192" w:lineRule="exact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8B8D7C2" w14:textId="77777777" w:rsidR="00914E7A" w:rsidRPr="00914E7A" w:rsidRDefault="00914E7A" w:rsidP="00F84206">
            <w:pPr>
              <w:pStyle w:val="TableParagraph"/>
              <w:spacing w:line="192" w:lineRule="exact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60FB9F9" w14:textId="77777777" w:rsidTr="00086814">
        <w:trPr>
          <w:trHeight w:val="255"/>
        </w:trPr>
        <w:tc>
          <w:tcPr>
            <w:tcW w:w="1129" w:type="dxa"/>
          </w:tcPr>
          <w:p w14:paraId="29BC112C" w14:textId="77777777" w:rsidR="00914E7A" w:rsidRPr="00914E7A" w:rsidRDefault="00914E7A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77.4423</w:t>
            </w:r>
          </w:p>
        </w:tc>
        <w:tc>
          <w:tcPr>
            <w:tcW w:w="969" w:type="dxa"/>
          </w:tcPr>
          <w:p w14:paraId="2EEB7F0E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1B760D29" w14:textId="77777777" w:rsidR="00914E7A" w:rsidRPr="00914E7A" w:rsidRDefault="00914E7A" w:rsidP="008C29C6">
            <w:pPr>
              <w:pStyle w:val="TableParagraph"/>
              <w:spacing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SpG15-</w:t>
            </w:r>
            <w:r w:rsidRPr="00914E7A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1AE3A5E7" w14:textId="77777777" w:rsidR="00914E7A" w:rsidRPr="00914E7A" w:rsidRDefault="00914E7A" w:rsidP="00691765">
            <w:pPr>
              <w:pStyle w:val="TableParagraph"/>
              <w:spacing w:line="192" w:lineRule="exact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2A6057C0" w14:textId="77777777" w:rsidR="00914E7A" w:rsidRPr="00914E7A" w:rsidRDefault="00914E7A" w:rsidP="00691765">
            <w:pPr>
              <w:pStyle w:val="TableParagraph"/>
              <w:spacing w:line="192" w:lineRule="exact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D132981" w14:textId="77777777" w:rsidR="00914E7A" w:rsidRPr="00914E7A" w:rsidRDefault="00914E7A" w:rsidP="008C29C6">
            <w:pPr>
              <w:pStyle w:val="TableParagraph"/>
              <w:spacing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gul,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732C2203" w14:textId="77777777" w:rsidR="00914E7A" w:rsidRPr="00914E7A" w:rsidRDefault="00914E7A" w:rsidP="008C29C6">
            <w:pPr>
              <w:pStyle w:val="TableParagraph"/>
              <w:spacing w:line="192" w:lineRule="exact"/>
              <w:ind w:left="68" w:right="47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7F21B95C" w14:textId="77777777" w:rsidR="00914E7A" w:rsidRPr="00914E7A" w:rsidRDefault="00914E7A" w:rsidP="00F84206">
            <w:pPr>
              <w:pStyle w:val="TableParagraph"/>
              <w:spacing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4BD0EA65" w14:textId="77777777" w:rsidR="00914E7A" w:rsidRPr="00914E7A" w:rsidRDefault="00914E7A" w:rsidP="00F84206">
            <w:pPr>
              <w:pStyle w:val="TableParagraph"/>
              <w:spacing w:line="192" w:lineRule="exact"/>
              <w:ind w:left="42" w:righ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09" w:type="dxa"/>
          </w:tcPr>
          <w:p w14:paraId="28BCF4CB" w14:textId="77777777" w:rsidR="00914E7A" w:rsidRPr="00914E7A" w:rsidRDefault="00914E7A" w:rsidP="00F84206">
            <w:pPr>
              <w:pStyle w:val="TableParagraph"/>
              <w:spacing w:line="192" w:lineRule="exact"/>
              <w:ind w:left="56" w:right="42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723" w:type="dxa"/>
          </w:tcPr>
          <w:p w14:paraId="7407C9E3" w14:textId="77777777" w:rsidR="00914E7A" w:rsidRPr="00914E7A" w:rsidRDefault="00914E7A" w:rsidP="00F84206">
            <w:pPr>
              <w:pStyle w:val="TableParagraph"/>
              <w:spacing w:line="192" w:lineRule="exact"/>
              <w:ind w:left="39" w:right="2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69D907DE" w14:textId="77777777" w:rsidR="00914E7A" w:rsidRPr="00914E7A" w:rsidRDefault="00914E7A" w:rsidP="00F84206">
            <w:pPr>
              <w:pStyle w:val="TableParagraph"/>
              <w:spacing w:line="192" w:lineRule="exact"/>
              <w:ind w:left="2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463C2C15" w14:textId="77777777" w:rsidTr="00086814">
        <w:trPr>
          <w:trHeight w:val="255"/>
        </w:trPr>
        <w:tc>
          <w:tcPr>
            <w:tcW w:w="1129" w:type="dxa"/>
          </w:tcPr>
          <w:p w14:paraId="645E55A1" w14:textId="77777777" w:rsidR="00914E7A" w:rsidRPr="00914E7A" w:rsidRDefault="00914E7A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77.4424</w:t>
            </w:r>
          </w:p>
        </w:tc>
        <w:tc>
          <w:tcPr>
            <w:tcW w:w="969" w:type="dxa"/>
          </w:tcPr>
          <w:p w14:paraId="1207E8F8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4811FA6" w14:textId="77777777" w:rsidR="00914E7A" w:rsidRPr="00914E7A" w:rsidRDefault="00914E7A" w:rsidP="008C29C6">
            <w:pPr>
              <w:pStyle w:val="TableParagraph"/>
              <w:spacing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SpG15-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78A80DED" w14:textId="77777777" w:rsidR="00914E7A" w:rsidRPr="00914E7A" w:rsidRDefault="00914E7A" w:rsidP="00691765">
            <w:pPr>
              <w:pStyle w:val="TableParagraph"/>
              <w:spacing w:line="192" w:lineRule="exact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622B2924" w14:textId="77777777" w:rsidR="00914E7A" w:rsidRPr="00914E7A" w:rsidRDefault="00914E7A" w:rsidP="00691765">
            <w:pPr>
              <w:pStyle w:val="TableParagraph"/>
              <w:spacing w:line="192" w:lineRule="exact"/>
              <w:ind w:left="27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CD64796" w14:textId="77777777" w:rsidR="00914E7A" w:rsidRPr="00914E7A" w:rsidRDefault="00914E7A" w:rsidP="008C29C6">
            <w:pPr>
              <w:pStyle w:val="TableParagraph"/>
              <w:spacing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gul,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3385027C" w14:textId="77777777" w:rsidR="00914E7A" w:rsidRPr="00914E7A" w:rsidRDefault="00914E7A" w:rsidP="008C29C6">
            <w:pPr>
              <w:pStyle w:val="TableParagraph"/>
              <w:spacing w:line="192" w:lineRule="exact"/>
              <w:ind w:left="68" w:right="47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10BD2358" w14:textId="77777777" w:rsidR="00914E7A" w:rsidRPr="00914E7A" w:rsidRDefault="00914E7A" w:rsidP="00F84206">
            <w:pPr>
              <w:pStyle w:val="TableParagraph"/>
              <w:spacing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4301A7B5" w14:textId="77777777" w:rsidR="00914E7A" w:rsidRPr="00914E7A" w:rsidRDefault="00914E7A" w:rsidP="00F84206">
            <w:pPr>
              <w:pStyle w:val="TableParagraph"/>
              <w:spacing w:line="192" w:lineRule="exact"/>
              <w:ind w:left="42" w:righ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09" w:type="dxa"/>
          </w:tcPr>
          <w:p w14:paraId="318BA232" w14:textId="77777777" w:rsidR="00914E7A" w:rsidRPr="00914E7A" w:rsidRDefault="00914E7A" w:rsidP="00F84206">
            <w:pPr>
              <w:pStyle w:val="TableParagraph"/>
              <w:spacing w:line="192" w:lineRule="exact"/>
              <w:ind w:left="56" w:right="42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0,45</w:t>
            </w:r>
          </w:p>
        </w:tc>
        <w:tc>
          <w:tcPr>
            <w:tcW w:w="723" w:type="dxa"/>
          </w:tcPr>
          <w:p w14:paraId="54DA3107" w14:textId="77777777" w:rsidR="00914E7A" w:rsidRPr="00914E7A" w:rsidRDefault="00914E7A" w:rsidP="00F84206">
            <w:pPr>
              <w:pStyle w:val="TableParagraph"/>
              <w:spacing w:line="192" w:lineRule="exact"/>
              <w:ind w:left="39" w:right="2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5197C3B7" w14:textId="77777777" w:rsidR="00914E7A" w:rsidRPr="00914E7A" w:rsidRDefault="00914E7A" w:rsidP="00F84206">
            <w:pPr>
              <w:pStyle w:val="TableParagraph"/>
              <w:spacing w:line="192" w:lineRule="exact"/>
              <w:ind w:left="2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71DCE0AD" w14:textId="77777777" w:rsidTr="00086814">
        <w:trPr>
          <w:trHeight w:val="255"/>
        </w:trPr>
        <w:tc>
          <w:tcPr>
            <w:tcW w:w="1129" w:type="dxa"/>
          </w:tcPr>
          <w:p w14:paraId="0D73EAFD" w14:textId="77777777" w:rsidR="00914E7A" w:rsidRPr="00914E7A" w:rsidRDefault="00914E7A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lastRenderedPageBreak/>
              <w:t>77.4432</w:t>
            </w:r>
          </w:p>
        </w:tc>
        <w:tc>
          <w:tcPr>
            <w:tcW w:w="969" w:type="dxa"/>
          </w:tcPr>
          <w:p w14:paraId="330A98B8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8919626" w14:textId="77777777" w:rsidR="00914E7A" w:rsidRPr="00914E7A" w:rsidRDefault="00914E7A" w:rsidP="008C29C6">
            <w:pPr>
              <w:pStyle w:val="TableParagraph"/>
              <w:spacing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Spsev15-</w:t>
            </w:r>
            <w:r w:rsidRPr="00914E7A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4439F856" w14:textId="77777777" w:rsidR="00914E7A" w:rsidRPr="00914E7A" w:rsidRDefault="00914E7A" w:rsidP="00691765">
            <w:pPr>
              <w:pStyle w:val="TableParagraph"/>
              <w:spacing w:line="192" w:lineRule="exact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7EF8CE7C" w14:textId="77777777" w:rsidR="00914E7A" w:rsidRPr="00914E7A" w:rsidRDefault="00914E7A" w:rsidP="00691765">
            <w:pPr>
              <w:pStyle w:val="TableParagraph"/>
              <w:spacing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A1663AF" w14:textId="77777777" w:rsidR="00914E7A" w:rsidRPr="00914E7A" w:rsidRDefault="00914E7A" w:rsidP="008C29C6">
            <w:pPr>
              <w:pStyle w:val="TableParagraph"/>
              <w:spacing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Sykkelekspress</w:t>
            </w:r>
            <w:r w:rsidRPr="00914E7A">
              <w:rPr>
                <w:spacing w:val="-12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Spray</w:t>
            </w:r>
            <w:r w:rsidRPr="00914E7A">
              <w:rPr>
                <w:spacing w:val="-12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gul,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1,5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11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</w:t>
            </w:r>
            <w:r w:rsidRPr="00914E7A">
              <w:rPr>
                <w:spacing w:val="-10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37FAF522" w14:textId="77777777" w:rsidR="00914E7A" w:rsidRPr="00914E7A" w:rsidRDefault="00914E7A" w:rsidP="008C29C6">
            <w:pPr>
              <w:pStyle w:val="TableParagraph"/>
              <w:spacing w:line="192" w:lineRule="exact"/>
              <w:ind w:left="68" w:right="51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319AFAE9" w14:textId="77777777" w:rsidR="00914E7A" w:rsidRPr="00914E7A" w:rsidRDefault="00914E7A" w:rsidP="00F84206">
            <w:pPr>
              <w:pStyle w:val="TableParagraph"/>
              <w:spacing w:line="192" w:lineRule="exact"/>
              <w:ind w:left="23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Spray</w:t>
            </w:r>
          </w:p>
        </w:tc>
        <w:tc>
          <w:tcPr>
            <w:tcW w:w="992" w:type="dxa"/>
          </w:tcPr>
          <w:p w14:paraId="21988327" w14:textId="77777777" w:rsidR="00914E7A" w:rsidRPr="00914E7A" w:rsidRDefault="00914E7A" w:rsidP="00F84206">
            <w:pPr>
              <w:pStyle w:val="TableParagraph"/>
              <w:spacing w:line="192" w:lineRule="exact"/>
              <w:ind w:left="42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09" w:type="dxa"/>
          </w:tcPr>
          <w:p w14:paraId="72EC4615" w14:textId="77777777" w:rsidR="00914E7A" w:rsidRPr="00914E7A" w:rsidRDefault="00914E7A" w:rsidP="00F84206">
            <w:pPr>
              <w:pStyle w:val="TableParagraph"/>
              <w:spacing w:line="192" w:lineRule="exact"/>
              <w:ind w:left="56" w:right="46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723" w:type="dxa"/>
          </w:tcPr>
          <w:p w14:paraId="6D498871" w14:textId="77777777" w:rsidR="00914E7A" w:rsidRPr="00914E7A" w:rsidRDefault="00914E7A" w:rsidP="00F84206">
            <w:pPr>
              <w:pStyle w:val="TableParagraph"/>
              <w:spacing w:line="192" w:lineRule="exact"/>
              <w:ind w:left="39" w:right="32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390437C9" w14:textId="77777777" w:rsidR="00914E7A" w:rsidRPr="00914E7A" w:rsidRDefault="00914E7A" w:rsidP="00F84206">
            <w:pPr>
              <w:pStyle w:val="TableParagraph"/>
              <w:spacing w:line="192" w:lineRule="exact"/>
              <w:ind w:left="1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6301663" w14:textId="77777777" w:rsidTr="00086814">
        <w:trPr>
          <w:trHeight w:val="255"/>
        </w:trPr>
        <w:tc>
          <w:tcPr>
            <w:tcW w:w="1129" w:type="dxa"/>
          </w:tcPr>
          <w:p w14:paraId="41A431B4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969" w:type="dxa"/>
          </w:tcPr>
          <w:p w14:paraId="53138CBF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00B6ABB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952" w:type="dxa"/>
          </w:tcPr>
          <w:p w14:paraId="410A5EA0" w14:textId="77777777" w:rsidR="00914E7A" w:rsidRPr="00914E7A" w:rsidRDefault="00914E7A" w:rsidP="00691765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32" w:type="dxa"/>
          </w:tcPr>
          <w:p w14:paraId="45DD0008" w14:textId="77777777" w:rsidR="00914E7A" w:rsidRPr="00914E7A" w:rsidRDefault="00914E7A" w:rsidP="00691765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3754" w:type="dxa"/>
          </w:tcPr>
          <w:p w14:paraId="4A571FED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850" w:type="dxa"/>
          </w:tcPr>
          <w:p w14:paraId="0B70ABF4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276" w:type="dxa"/>
          </w:tcPr>
          <w:p w14:paraId="7C8175D8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992" w:type="dxa"/>
          </w:tcPr>
          <w:p w14:paraId="0D92E73E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09" w:type="dxa"/>
          </w:tcPr>
          <w:p w14:paraId="57BDEE18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723" w:type="dxa"/>
          </w:tcPr>
          <w:p w14:paraId="2C63EDE1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  <w:tc>
          <w:tcPr>
            <w:tcW w:w="1084" w:type="dxa"/>
          </w:tcPr>
          <w:p w14:paraId="10A99E71" w14:textId="77777777" w:rsidR="00914E7A" w:rsidRPr="00914E7A" w:rsidRDefault="00914E7A" w:rsidP="00F84206">
            <w:pPr>
              <w:pStyle w:val="TableParagraph"/>
              <w:spacing w:before="0" w:line="240" w:lineRule="auto"/>
              <w:jc w:val="center"/>
              <w:rPr>
                <w:sz w:val="17"/>
                <w:szCs w:val="17"/>
              </w:rPr>
            </w:pPr>
          </w:p>
        </w:tc>
      </w:tr>
      <w:tr w:rsidR="00914E7A" w:rsidRPr="00914E7A" w14:paraId="59F87B4E" w14:textId="77777777" w:rsidTr="00086814">
        <w:trPr>
          <w:trHeight w:val="255"/>
        </w:trPr>
        <w:tc>
          <w:tcPr>
            <w:tcW w:w="1129" w:type="dxa"/>
          </w:tcPr>
          <w:p w14:paraId="0DD7BCCB" w14:textId="77777777" w:rsidR="00914E7A" w:rsidRPr="00914E7A" w:rsidRDefault="00914E7A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77.45311</w:t>
            </w:r>
          </w:p>
        </w:tc>
        <w:tc>
          <w:tcPr>
            <w:tcW w:w="969" w:type="dxa"/>
          </w:tcPr>
          <w:p w14:paraId="28726FA5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931D3C0" w14:textId="77777777" w:rsidR="00914E7A" w:rsidRPr="00914E7A" w:rsidRDefault="00914E7A" w:rsidP="008C29C6">
            <w:pPr>
              <w:pStyle w:val="TableParagraph"/>
              <w:spacing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E20-</w:t>
            </w:r>
            <w:r w:rsidRPr="00914E7A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1795392E" w14:textId="77777777" w:rsidR="00914E7A" w:rsidRPr="00914E7A" w:rsidRDefault="00914E7A" w:rsidP="00691765">
            <w:pPr>
              <w:pStyle w:val="TableParagraph"/>
              <w:spacing w:line="192" w:lineRule="exact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52BF57AD" w14:textId="77777777" w:rsidR="00914E7A" w:rsidRPr="00914E7A" w:rsidRDefault="00914E7A" w:rsidP="00691765">
            <w:pPr>
              <w:pStyle w:val="TableParagraph"/>
              <w:spacing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1936A02" w14:textId="77777777" w:rsidR="00914E7A" w:rsidRPr="00914E7A" w:rsidRDefault="00914E7A" w:rsidP="008C29C6">
            <w:pPr>
              <w:pStyle w:val="TableParagraph"/>
              <w:spacing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Ekstruder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5F568041" w14:textId="77777777" w:rsidR="00914E7A" w:rsidRPr="00914E7A" w:rsidRDefault="00914E7A" w:rsidP="008C29C6">
            <w:pPr>
              <w:pStyle w:val="TableParagraph"/>
              <w:spacing w:line="192" w:lineRule="exact"/>
              <w:ind w:left="68" w:right="47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148319EE" w14:textId="77777777" w:rsidR="00914E7A" w:rsidRPr="00914E7A" w:rsidRDefault="00914E7A" w:rsidP="00F84206">
            <w:pPr>
              <w:pStyle w:val="TableParagraph"/>
              <w:spacing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04866A8C" w14:textId="77777777" w:rsidR="00914E7A" w:rsidRPr="00914E7A" w:rsidRDefault="00914E7A" w:rsidP="00F84206">
            <w:pPr>
              <w:pStyle w:val="TableParagraph"/>
              <w:spacing w:line="192" w:lineRule="exact"/>
              <w:ind w:left="42" w:righ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2,00</w:t>
            </w:r>
          </w:p>
        </w:tc>
        <w:tc>
          <w:tcPr>
            <w:tcW w:w="709" w:type="dxa"/>
          </w:tcPr>
          <w:p w14:paraId="33B24158" w14:textId="77777777" w:rsidR="00914E7A" w:rsidRPr="00914E7A" w:rsidRDefault="00914E7A" w:rsidP="00F84206">
            <w:pPr>
              <w:pStyle w:val="TableParagraph"/>
              <w:spacing w:line="192" w:lineRule="exact"/>
              <w:ind w:left="56" w:right="42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0,40</w:t>
            </w:r>
          </w:p>
        </w:tc>
        <w:tc>
          <w:tcPr>
            <w:tcW w:w="723" w:type="dxa"/>
          </w:tcPr>
          <w:p w14:paraId="5881A78E" w14:textId="77777777" w:rsidR="00914E7A" w:rsidRPr="00914E7A" w:rsidRDefault="00914E7A" w:rsidP="00F84206">
            <w:pPr>
              <w:pStyle w:val="TableParagraph"/>
              <w:spacing w:line="192" w:lineRule="exact"/>
              <w:ind w:left="39" w:right="2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105E395" w14:textId="77777777" w:rsidR="00914E7A" w:rsidRPr="00914E7A" w:rsidRDefault="00914E7A" w:rsidP="00F84206">
            <w:pPr>
              <w:pStyle w:val="TableParagraph"/>
              <w:spacing w:line="192" w:lineRule="exact"/>
              <w:ind w:left="2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3595FC6A" w14:textId="77777777" w:rsidTr="00086814">
        <w:trPr>
          <w:trHeight w:val="255"/>
        </w:trPr>
        <w:tc>
          <w:tcPr>
            <w:tcW w:w="1129" w:type="dxa"/>
          </w:tcPr>
          <w:p w14:paraId="2C9F57AC" w14:textId="77777777" w:rsidR="00914E7A" w:rsidRPr="00914E7A" w:rsidRDefault="00914E7A" w:rsidP="008C29C6">
            <w:pPr>
              <w:pStyle w:val="TableParagraph"/>
              <w:spacing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77.45312</w:t>
            </w:r>
          </w:p>
        </w:tc>
        <w:tc>
          <w:tcPr>
            <w:tcW w:w="969" w:type="dxa"/>
          </w:tcPr>
          <w:p w14:paraId="77F33BD8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94BCFEB" w14:textId="77777777" w:rsidR="00914E7A" w:rsidRPr="00914E7A" w:rsidRDefault="00914E7A" w:rsidP="008C29C6">
            <w:pPr>
              <w:pStyle w:val="TableParagraph"/>
              <w:spacing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E20-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7C744D59" w14:textId="77777777" w:rsidR="00914E7A" w:rsidRPr="00914E7A" w:rsidRDefault="00914E7A" w:rsidP="00691765">
            <w:pPr>
              <w:pStyle w:val="TableParagraph"/>
              <w:spacing w:line="192" w:lineRule="exact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14C84D84" w14:textId="77777777" w:rsidR="00914E7A" w:rsidRPr="00914E7A" w:rsidRDefault="00914E7A" w:rsidP="00691765">
            <w:pPr>
              <w:pStyle w:val="TableParagraph"/>
              <w:spacing w:line="192" w:lineRule="exact"/>
              <w:ind w:left="26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3526FEE" w14:textId="77777777" w:rsidR="00914E7A" w:rsidRPr="00914E7A" w:rsidRDefault="00914E7A" w:rsidP="008C29C6">
            <w:pPr>
              <w:pStyle w:val="TableParagraph"/>
              <w:spacing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Ekstruder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6C9CF964" w14:textId="77777777" w:rsidR="00914E7A" w:rsidRPr="00914E7A" w:rsidRDefault="00914E7A" w:rsidP="008C29C6">
            <w:pPr>
              <w:pStyle w:val="TableParagraph"/>
              <w:spacing w:line="192" w:lineRule="exact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5D185BCD" w14:textId="77777777" w:rsidR="00914E7A" w:rsidRPr="00914E7A" w:rsidRDefault="00914E7A" w:rsidP="00F84206">
            <w:pPr>
              <w:pStyle w:val="TableParagraph"/>
              <w:spacing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0A86A5A9" w14:textId="77777777" w:rsidR="00914E7A" w:rsidRPr="00914E7A" w:rsidRDefault="00914E7A" w:rsidP="00F84206">
            <w:pPr>
              <w:pStyle w:val="TableParagraph"/>
              <w:spacing w:line="192" w:lineRule="exact"/>
              <w:ind w:left="42" w:right="26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2,00</w:t>
            </w:r>
          </w:p>
        </w:tc>
        <w:tc>
          <w:tcPr>
            <w:tcW w:w="709" w:type="dxa"/>
          </w:tcPr>
          <w:p w14:paraId="6A8E043B" w14:textId="77777777" w:rsidR="00914E7A" w:rsidRPr="00914E7A" w:rsidRDefault="00914E7A" w:rsidP="00F84206">
            <w:pPr>
              <w:pStyle w:val="TableParagraph"/>
              <w:spacing w:line="192" w:lineRule="exact"/>
              <w:ind w:left="56" w:right="42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65454258" w14:textId="77777777" w:rsidR="00914E7A" w:rsidRPr="00914E7A" w:rsidRDefault="00914E7A" w:rsidP="00F84206">
            <w:pPr>
              <w:pStyle w:val="TableParagraph"/>
              <w:spacing w:line="192" w:lineRule="exact"/>
              <w:ind w:left="39" w:right="2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2D0F0DED" w14:textId="77777777" w:rsidR="00914E7A" w:rsidRPr="00914E7A" w:rsidRDefault="00914E7A" w:rsidP="00F84206">
            <w:pPr>
              <w:pStyle w:val="TableParagraph"/>
              <w:spacing w:line="192" w:lineRule="exact"/>
              <w:ind w:left="2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1D164A87" w14:textId="77777777" w:rsidTr="00086814">
        <w:trPr>
          <w:trHeight w:val="255"/>
        </w:trPr>
        <w:tc>
          <w:tcPr>
            <w:tcW w:w="1129" w:type="dxa"/>
          </w:tcPr>
          <w:p w14:paraId="560134A4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77.45314</w:t>
            </w:r>
          </w:p>
        </w:tc>
        <w:tc>
          <w:tcPr>
            <w:tcW w:w="969" w:type="dxa"/>
          </w:tcPr>
          <w:p w14:paraId="074D5205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C504682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E20-</w:t>
            </w:r>
            <w:r w:rsidRPr="00914E7A">
              <w:rPr>
                <w:spacing w:val="-5"/>
                <w:sz w:val="17"/>
                <w:szCs w:val="17"/>
              </w:rPr>
              <w:t>20</w:t>
            </w:r>
          </w:p>
        </w:tc>
        <w:tc>
          <w:tcPr>
            <w:tcW w:w="952" w:type="dxa"/>
          </w:tcPr>
          <w:p w14:paraId="6EADC802" w14:textId="77777777" w:rsidR="00914E7A" w:rsidRPr="00914E7A" w:rsidRDefault="00914E7A" w:rsidP="00691765">
            <w:pPr>
              <w:pStyle w:val="TableParagraph"/>
              <w:spacing w:before="20" w:line="192" w:lineRule="exact"/>
              <w:ind w:right="16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0,20</w:t>
            </w:r>
          </w:p>
        </w:tc>
        <w:tc>
          <w:tcPr>
            <w:tcW w:w="832" w:type="dxa"/>
          </w:tcPr>
          <w:p w14:paraId="1BDEEC51" w14:textId="77777777" w:rsidR="00914E7A" w:rsidRPr="00914E7A" w:rsidRDefault="00914E7A" w:rsidP="00691765">
            <w:pPr>
              <w:pStyle w:val="TableParagraph"/>
              <w:spacing w:before="20"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521C8F01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Ekstruder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2CA70051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20</w:t>
            </w:r>
          </w:p>
        </w:tc>
        <w:tc>
          <w:tcPr>
            <w:tcW w:w="1276" w:type="dxa"/>
          </w:tcPr>
          <w:p w14:paraId="1DC3ECEF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00654792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42" w:right="26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2,00</w:t>
            </w:r>
          </w:p>
        </w:tc>
        <w:tc>
          <w:tcPr>
            <w:tcW w:w="709" w:type="dxa"/>
          </w:tcPr>
          <w:p w14:paraId="48776F1A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56" w:right="43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0,80</w:t>
            </w:r>
          </w:p>
        </w:tc>
        <w:tc>
          <w:tcPr>
            <w:tcW w:w="723" w:type="dxa"/>
          </w:tcPr>
          <w:p w14:paraId="28EE01BA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39" w:right="2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DC51728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3B179449" w14:textId="77777777" w:rsidTr="00086814">
        <w:trPr>
          <w:trHeight w:val="255"/>
        </w:trPr>
        <w:tc>
          <w:tcPr>
            <w:tcW w:w="1129" w:type="dxa"/>
          </w:tcPr>
          <w:p w14:paraId="7B35CD38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77.45315</w:t>
            </w:r>
          </w:p>
        </w:tc>
        <w:tc>
          <w:tcPr>
            <w:tcW w:w="969" w:type="dxa"/>
          </w:tcPr>
          <w:p w14:paraId="5A0ED5AD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06284344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E20-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952" w:type="dxa"/>
          </w:tcPr>
          <w:p w14:paraId="51A92D04" w14:textId="77777777" w:rsidR="00914E7A" w:rsidRPr="00914E7A" w:rsidRDefault="00914E7A" w:rsidP="00691765">
            <w:pPr>
              <w:pStyle w:val="TableParagraph"/>
              <w:spacing w:before="20" w:line="192" w:lineRule="exact"/>
              <w:ind w:right="17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832" w:type="dxa"/>
          </w:tcPr>
          <w:p w14:paraId="6230DDD3" w14:textId="77777777" w:rsidR="00914E7A" w:rsidRPr="00914E7A" w:rsidRDefault="00914E7A" w:rsidP="00691765">
            <w:pPr>
              <w:pStyle w:val="TableParagraph"/>
              <w:spacing w:before="20"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07BACCA9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7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Ekstruder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244A1D2E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68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4A4E2083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32422146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42" w:right="26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2,00</w:t>
            </w:r>
          </w:p>
        </w:tc>
        <w:tc>
          <w:tcPr>
            <w:tcW w:w="709" w:type="dxa"/>
          </w:tcPr>
          <w:p w14:paraId="2E03528C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56" w:right="43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1,20</w:t>
            </w:r>
          </w:p>
        </w:tc>
        <w:tc>
          <w:tcPr>
            <w:tcW w:w="723" w:type="dxa"/>
          </w:tcPr>
          <w:p w14:paraId="50828FB6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3BD02491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2D1C0683" w14:textId="77777777" w:rsidTr="00086814">
        <w:trPr>
          <w:trHeight w:val="255"/>
        </w:trPr>
        <w:tc>
          <w:tcPr>
            <w:tcW w:w="1129" w:type="dxa"/>
          </w:tcPr>
          <w:p w14:paraId="12A0848C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31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77.45316</w:t>
            </w:r>
          </w:p>
        </w:tc>
        <w:tc>
          <w:tcPr>
            <w:tcW w:w="969" w:type="dxa"/>
          </w:tcPr>
          <w:p w14:paraId="3309A209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139A0F6F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E30-</w:t>
            </w:r>
            <w:r w:rsidRPr="00914E7A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184ED8D6" w14:textId="77777777" w:rsidR="00914E7A" w:rsidRPr="00914E7A" w:rsidRDefault="00914E7A" w:rsidP="00691765">
            <w:pPr>
              <w:pStyle w:val="TableParagraph"/>
              <w:spacing w:before="20" w:line="192" w:lineRule="exact"/>
              <w:ind w:right="17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23E15679" w14:textId="77777777" w:rsidR="00914E7A" w:rsidRPr="00914E7A" w:rsidRDefault="00914E7A" w:rsidP="00691765">
            <w:pPr>
              <w:pStyle w:val="TableParagraph"/>
              <w:spacing w:before="20" w:line="192" w:lineRule="exact"/>
              <w:ind w:left="25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6BF1370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6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Ekstruder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3B595AFF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6E04C206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479454C5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084D552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22F876C5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30F11E16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59C3E868" w14:textId="77777777" w:rsidTr="00086814">
        <w:trPr>
          <w:trHeight w:val="255"/>
        </w:trPr>
        <w:tc>
          <w:tcPr>
            <w:tcW w:w="1129" w:type="dxa"/>
          </w:tcPr>
          <w:p w14:paraId="2732A53C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77.45317</w:t>
            </w:r>
          </w:p>
        </w:tc>
        <w:tc>
          <w:tcPr>
            <w:tcW w:w="969" w:type="dxa"/>
          </w:tcPr>
          <w:p w14:paraId="5CF9B9E0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735CA05C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E30-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4380EF65" w14:textId="77777777" w:rsidR="00914E7A" w:rsidRPr="00914E7A" w:rsidRDefault="00914E7A" w:rsidP="00691765">
            <w:pPr>
              <w:pStyle w:val="TableParagraph"/>
              <w:spacing w:before="20" w:line="192" w:lineRule="exact"/>
              <w:ind w:right="17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446CC6D7" w14:textId="77777777" w:rsidR="00914E7A" w:rsidRPr="00914E7A" w:rsidRDefault="00914E7A" w:rsidP="00691765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C14F515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6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Ekstruder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6B0AEB56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1CF331BD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38C7DDED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6699A4C3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0,90</w:t>
            </w:r>
          </w:p>
        </w:tc>
        <w:tc>
          <w:tcPr>
            <w:tcW w:w="723" w:type="dxa"/>
          </w:tcPr>
          <w:p w14:paraId="2F52BA9C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39" w:right="2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3CDD07C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1D6E22C2" w14:textId="77777777" w:rsidTr="00086814">
        <w:trPr>
          <w:trHeight w:val="255"/>
        </w:trPr>
        <w:tc>
          <w:tcPr>
            <w:tcW w:w="1129" w:type="dxa"/>
          </w:tcPr>
          <w:p w14:paraId="4BB7C2EF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77.45318</w:t>
            </w:r>
          </w:p>
        </w:tc>
        <w:tc>
          <w:tcPr>
            <w:tcW w:w="969" w:type="dxa"/>
          </w:tcPr>
          <w:p w14:paraId="63BE2CE7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11CD9135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E30-</w:t>
            </w:r>
            <w:r w:rsidRPr="00914E7A">
              <w:rPr>
                <w:spacing w:val="-5"/>
                <w:sz w:val="17"/>
                <w:szCs w:val="17"/>
              </w:rPr>
              <w:t>20</w:t>
            </w:r>
          </w:p>
        </w:tc>
        <w:tc>
          <w:tcPr>
            <w:tcW w:w="952" w:type="dxa"/>
          </w:tcPr>
          <w:p w14:paraId="16485854" w14:textId="77777777" w:rsidR="00914E7A" w:rsidRPr="00914E7A" w:rsidRDefault="00914E7A" w:rsidP="00691765">
            <w:pPr>
              <w:pStyle w:val="TableParagraph"/>
              <w:spacing w:before="20" w:line="192" w:lineRule="exact"/>
              <w:ind w:right="17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0,20</w:t>
            </w:r>
          </w:p>
        </w:tc>
        <w:tc>
          <w:tcPr>
            <w:tcW w:w="832" w:type="dxa"/>
          </w:tcPr>
          <w:p w14:paraId="70713939" w14:textId="77777777" w:rsidR="00914E7A" w:rsidRPr="00914E7A" w:rsidRDefault="00914E7A" w:rsidP="00691765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2AD2E14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6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Ekstruder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08CD7E2D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68" w:right="49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20</w:t>
            </w:r>
          </w:p>
        </w:tc>
        <w:tc>
          <w:tcPr>
            <w:tcW w:w="1276" w:type="dxa"/>
          </w:tcPr>
          <w:p w14:paraId="4E6E2DB5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73DC5CC8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42" w:right="27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67E0514D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56" w:right="4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1,20</w:t>
            </w:r>
          </w:p>
        </w:tc>
        <w:tc>
          <w:tcPr>
            <w:tcW w:w="723" w:type="dxa"/>
          </w:tcPr>
          <w:p w14:paraId="239BDF80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39" w:right="3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2DD9F3E3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25E90593" w14:textId="77777777" w:rsidTr="00086814">
        <w:trPr>
          <w:trHeight w:val="255"/>
        </w:trPr>
        <w:tc>
          <w:tcPr>
            <w:tcW w:w="1129" w:type="dxa"/>
          </w:tcPr>
          <w:p w14:paraId="25383768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77.45319</w:t>
            </w:r>
          </w:p>
        </w:tc>
        <w:tc>
          <w:tcPr>
            <w:tcW w:w="969" w:type="dxa"/>
          </w:tcPr>
          <w:p w14:paraId="78B25CD5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DA03F3A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9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E30-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952" w:type="dxa"/>
          </w:tcPr>
          <w:p w14:paraId="37A68AFB" w14:textId="77777777" w:rsidR="00914E7A" w:rsidRPr="00914E7A" w:rsidRDefault="00914E7A" w:rsidP="00691765">
            <w:pPr>
              <w:pStyle w:val="TableParagraph"/>
              <w:spacing w:before="20" w:line="192" w:lineRule="exact"/>
              <w:ind w:right="17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832" w:type="dxa"/>
          </w:tcPr>
          <w:p w14:paraId="0B2EA337" w14:textId="77777777" w:rsidR="00914E7A" w:rsidRPr="00914E7A" w:rsidRDefault="00914E7A" w:rsidP="00691765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7383B44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26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Ekstruder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634661B7" w14:textId="77777777" w:rsidR="00914E7A" w:rsidRPr="00914E7A" w:rsidRDefault="00914E7A" w:rsidP="008C29C6">
            <w:pPr>
              <w:pStyle w:val="TableParagraph"/>
              <w:spacing w:before="20" w:line="192" w:lineRule="exact"/>
              <w:ind w:left="68" w:right="50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1E1F844C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3A2310C8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42" w:right="2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6E4792D5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56" w:right="45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1,80</w:t>
            </w:r>
          </w:p>
        </w:tc>
        <w:tc>
          <w:tcPr>
            <w:tcW w:w="723" w:type="dxa"/>
          </w:tcPr>
          <w:p w14:paraId="4AD8EED6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39" w:right="30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7F4F7283" w14:textId="77777777" w:rsidR="00914E7A" w:rsidRPr="00914E7A" w:rsidRDefault="00914E7A" w:rsidP="00F84206">
            <w:pPr>
              <w:pStyle w:val="TableParagraph"/>
              <w:spacing w:before="20" w:line="192" w:lineRule="exact"/>
              <w:ind w:left="1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B20881" w:rsidRPr="00F11259" w14:paraId="152BD8B7" w14:textId="77777777" w:rsidTr="00086814">
        <w:trPr>
          <w:trHeight w:val="255"/>
        </w:trPr>
        <w:tc>
          <w:tcPr>
            <w:tcW w:w="1129" w:type="dxa"/>
          </w:tcPr>
          <w:p w14:paraId="7582815B" w14:textId="42D0B4E9" w:rsidR="00B20881" w:rsidRPr="00F11259" w:rsidRDefault="00B20881" w:rsidP="008C29C6">
            <w:pPr>
              <w:pStyle w:val="TableParagraph"/>
              <w:spacing w:before="20" w:line="192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</w:t>
            </w:r>
            <w:r w:rsidR="00926D43" w:rsidRPr="00F11259">
              <w:rPr>
                <w:spacing w:val="-2"/>
                <w:w w:val="105"/>
                <w:sz w:val="17"/>
                <w:szCs w:val="17"/>
              </w:rPr>
              <w:t>.45321</w:t>
            </w:r>
          </w:p>
        </w:tc>
        <w:tc>
          <w:tcPr>
            <w:tcW w:w="969" w:type="dxa"/>
          </w:tcPr>
          <w:p w14:paraId="2AA988E1" w14:textId="77777777" w:rsidR="00B20881" w:rsidRPr="00F11259" w:rsidRDefault="00B2088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4F4ED4A" w14:textId="217881F4" w:rsidR="00B20881" w:rsidRPr="00F11259" w:rsidRDefault="00DF165B" w:rsidP="008C29C6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E40-10</w:t>
            </w:r>
          </w:p>
        </w:tc>
        <w:tc>
          <w:tcPr>
            <w:tcW w:w="952" w:type="dxa"/>
          </w:tcPr>
          <w:p w14:paraId="034009A7" w14:textId="43465636" w:rsidR="00B20881" w:rsidRPr="00F11259" w:rsidRDefault="00C305BD" w:rsidP="00691765">
            <w:pPr>
              <w:pStyle w:val="TableParagraph"/>
              <w:spacing w:before="20" w:line="192" w:lineRule="exact"/>
              <w:ind w:right="17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4ABEF002" w14:textId="0EAF918F" w:rsidR="00B20881" w:rsidRPr="00F11259" w:rsidRDefault="00024607" w:rsidP="00691765">
            <w:pPr>
              <w:pStyle w:val="TableParagraph"/>
              <w:spacing w:before="20" w:line="192" w:lineRule="exact"/>
              <w:ind w:left="24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A0A5A3E" w14:textId="20AE56E1" w:rsidR="00A00C52" w:rsidRPr="00F11259" w:rsidRDefault="00926D43" w:rsidP="00A00C52">
            <w:pPr>
              <w:pStyle w:val="TableParagraph"/>
              <w:spacing w:before="20" w:line="192" w:lineRule="exact"/>
              <w:ind w:left="26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 hvit, 4 mm, 10 cm</w:t>
            </w:r>
          </w:p>
        </w:tc>
        <w:tc>
          <w:tcPr>
            <w:tcW w:w="850" w:type="dxa"/>
          </w:tcPr>
          <w:p w14:paraId="1A34BB04" w14:textId="509B1C58" w:rsidR="00B20881" w:rsidRPr="00F11259" w:rsidRDefault="00CF599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73F74EA8" w14:textId="3E9CDB04" w:rsidR="00B20881" w:rsidRPr="00F11259" w:rsidRDefault="00D43D5D" w:rsidP="00F84206">
            <w:pPr>
              <w:pStyle w:val="TableParagraph"/>
              <w:spacing w:before="20" w:line="192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71918ACC" w14:textId="6D54B834" w:rsidR="00B20881" w:rsidRPr="00F11259" w:rsidRDefault="00CF5991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7786B967" w14:textId="4B3D48F2" w:rsidR="00B20881" w:rsidRPr="00F11259" w:rsidRDefault="003A3EDE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0,80</w:t>
            </w:r>
          </w:p>
        </w:tc>
        <w:tc>
          <w:tcPr>
            <w:tcW w:w="723" w:type="dxa"/>
          </w:tcPr>
          <w:p w14:paraId="0683AA05" w14:textId="66B22495" w:rsidR="00B20881" w:rsidRPr="00F11259" w:rsidRDefault="00AC1087" w:rsidP="00F84206">
            <w:pPr>
              <w:pStyle w:val="TableParagraph"/>
              <w:spacing w:before="20" w:line="192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41E3033" w14:textId="211CAB9B" w:rsidR="00B20881" w:rsidRPr="00F11259" w:rsidRDefault="00AC1087" w:rsidP="00F84206">
            <w:pPr>
              <w:pStyle w:val="TableParagraph"/>
              <w:spacing w:before="20" w:line="192" w:lineRule="exact"/>
              <w:ind w:left="1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B20881" w:rsidRPr="00F11259" w14:paraId="5D9F280A" w14:textId="77777777" w:rsidTr="00086814">
        <w:trPr>
          <w:trHeight w:val="255"/>
        </w:trPr>
        <w:tc>
          <w:tcPr>
            <w:tcW w:w="1129" w:type="dxa"/>
          </w:tcPr>
          <w:p w14:paraId="4E25A332" w14:textId="6D1CB23F" w:rsidR="00B20881" w:rsidRPr="00F11259" w:rsidRDefault="00A00C52" w:rsidP="008C29C6">
            <w:pPr>
              <w:pStyle w:val="TableParagraph"/>
              <w:spacing w:before="20" w:line="192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77.45322</w:t>
            </w:r>
          </w:p>
        </w:tc>
        <w:tc>
          <w:tcPr>
            <w:tcW w:w="969" w:type="dxa"/>
          </w:tcPr>
          <w:p w14:paraId="14F29048" w14:textId="77777777" w:rsidR="00B20881" w:rsidRPr="00F11259" w:rsidRDefault="00B2088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895C8D6" w14:textId="4D985C78" w:rsidR="00DF165B" w:rsidRPr="00F11259" w:rsidRDefault="00DF165B" w:rsidP="00DF165B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E40-15</w:t>
            </w:r>
          </w:p>
        </w:tc>
        <w:tc>
          <w:tcPr>
            <w:tcW w:w="952" w:type="dxa"/>
          </w:tcPr>
          <w:p w14:paraId="654699CC" w14:textId="40EBF38E" w:rsidR="00B20881" w:rsidRPr="00F11259" w:rsidRDefault="00C305BD" w:rsidP="00691765">
            <w:pPr>
              <w:pStyle w:val="TableParagraph"/>
              <w:spacing w:before="20" w:line="192" w:lineRule="exact"/>
              <w:ind w:right="17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60872211" w14:textId="5EDB7FE9" w:rsidR="00B20881" w:rsidRPr="00F11259" w:rsidRDefault="00024607" w:rsidP="00691765">
            <w:pPr>
              <w:pStyle w:val="TableParagraph"/>
              <w:spacing w:before="20" w:line="192" w:lineRule="exact"/>
              <w:ind w:left="24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B32C2CA" w14:textId="63E1B9B6" w:rsidR="00B20881" w:rsidRPr="00F11259" w:rsidRDefault="00A00C52" w:rsidP="008C29C6">
            <w:pPr>
              <w:pStyle w:val="TableParagraph"/>
              <w:spacing w:before="20" w:line="192" w:lineRule="exact"/>
              <w:ind w:left="26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 hvit, 4 mm, 15 cm</w:t>
            </w:r>
          </w:p>
        </w:tc>
        <w:tc>
          <w:tcPr>
            <w:tcW w:w="850" w:type="dxa"/>
          </w:tcPr>
          <w:p w14:paraId="25678658" w14:textId="2713DEB1" w:rsidR="00B20881" w:rsidRPr="00F11259" w:rsidRDefault="00CF599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0F9991F9" w14:textId="7B4D514F" w:rsidR="00B20881" w:rsidRPr="00F11259" w:rsidRDefault="00D43D5D" w:rsidP="00F84206">
            <w:pPr>
              <w:pStyle w:val="TableParagraph"/>
              <w:spacing w:before="20" w:line="192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1181B32F" w14:textId="2750D56F" w:rsidR="00B20881" w:rsidRPr="00F11259" w:rsidRDefault="00CF5991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37C3CE9E" w14:textId="4C530EBC" w:rsidR="00B20881" w:rsidRPr="00F11259" w:rsidRDefault="002C117F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1,20</w:t>
            </w:r>
          </w:p>
        </w:tc>
        <w:tc>
          <w:tcPr>
            <w:tcW w:w="723" w:type="dxa"/>
          </w:tcPr>
          <w:p w14:paraId="6DDA543E" w14:textId="200DFFE1" w:rsidR="00B20881" w:rsidRPr="00F11259" w:rsidRDefault="00AC1087" w:rsidP="00F84206">
            <w:pPr>
              <w:pStyle w:val="TableParagraph"/>
              <w:spacing w:before="20" w:line="192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6BDECE59" w14:textId="6FAD9D7A" w:rsidR="00B20881" w:rsidRPr="00F11259" w:rsidRDefault="00AC1087" w:rsidP="00F84206">
            <w:pPr>
              <w:pStyle w:val="TableParagraph"/>
              <w:spacing w:before="20" w:line="192" w:lineRule="exact"/>
              <w:ind w:left="1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B20881" w:rsidRPr="00F11259" w14:paraId="4D169B43" w14:textId="77777777" w:rsidTr="00086814">
        <w:trPr>
          <w:trHeight w:val="255"/>
        </w:trPr>
        <w:tc>
          <w:tcPr>
            <w:tcW w:w="1129" w:type="dxa"/>
          </w:tcPr>
          <w:p w14:paraId="3DCFDD47" w14:textId="4EB843C0" w:rsidR="00B20881" w:rsidRPr="00F11259" w:rsidRDefault="00A00C52" w:rsidP="008C29C6">
            <w:pPr>
              <w:pStyle w:val="TableParagraph"/>
              <w:spacing w:before="20" w:line="192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</w:t>
            </w:r>
            <w:r w:rsidR="00272236" w:rsidRPr="00F11259">
              <w:rPr>
                <w:spacing w:val="-2"/>
                <w:w w:val="105"/>
                <w:sz w:val="17"/>
                <w:szCs w:val="17"/>
              </w:rPr>
              <w:t>3</w:t>
            </w:r>
            <w:r w:rsidRPr="00F11259">
              <w:rPr>
                <w:spacing w:val="-2"/>
                <w:w w:val="105"/>
                <w:sz w:val="17"/>
                <w:szCs w:val="17"/>
              </w:rPr>
              <w:t>23</w:t>
            </w:r>
          </w:p>
        </w:tc>
        <w:tc>
          <w:tcPr>
            <w:tcW w:w="969" w:type="dxa"/>
          </w:tcPr>
          <w:p w14:paraId="6A68B7DE" w14:textId="77777777" w:rsidR="00B20881" w:rsidRPr="00F11259" w:rsidRDefault="00B2088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E62C000" w14:textId="4AE016A0" w:rsidR="00B20881" w:rsidRPr="00F11259" w:rsidRDefault="00DF165B" w:rsidP="008C29C6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E40-20</w:t>
            </w:r>
          </w:p>
        </w:tc>
        <w:tc>
          <w:tcPr>
            <w:tcW w:w="952" w:type="dxa"/>
          </w:tcPr>
          <w:p w14:paraId="3D6C9F9C" w14:textId="70EC0AF5" w:rsidR="00B20881" w:rsidRPr="00F11259" w:rsidRDefault="00C305BD" w:rsidP="00691765">
            <w:pPr>
              <w:pStyle w:val="TableParagraph"/>
              <w:spacing w:before="20" w:line="192" w:lineRule="exact"/>
              <w:ind w:right="17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0,20</w:t>
            </w:r>
          </w:p>
        </w:tc>
        <w:tc>
          <w:tcPr>
            <w:tcW w:w="832" w:type="dxa"/>
          </w:tcPr>
          <w:p w14:paraId="0B33F4D3" w14:textId="451A12FA" w:rsidR="00B20881" w:rsidRPr="00F11259" w:rsidRDefault="00024607" w:rsidP="00691765">
            <w:pPr>
              <w:pStyle w:val="TableParagraph"/>
              <w:spacing w:before="20" w:line="192" w:lineRule="exact"/>
              <w:ind w:left="24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343EB43" w14:textId="3EF37F88" w:rsidR="00B20881" w:rsidRPr="00F11259" w:rsidRDefault="00A00C52" w:rsidP="008C29C6">
            <w:pPr>
              <w:pStyle w:val="TableParagraph"/>
              <w:spacing w:before="20" w:line="192" w:lineRule="exact"/>
              <w:ind w:left="26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 xml:space="preserve">Ekstruder hvit, 4 mm, </w:t>
            </w:r>
            <w:r w:rsidR="00FB49B4" w:rsidRPr="00F11259">
              <w:rPr>
                <w:w w:val="105"/>
                <w:sz w:val="17"/>
                <w:szCs w:val="17"/>
              </w:rPr>
              <w:t>20 cm</w:t>
            </w:r>
          </w:p>
        </w:tc>
        <w:tc>
          <w:tcPr>
            <w:tcW w:w="850" w:type="dxa"/>
          </w:tcPr>
          <w:p w14:paraId="3FA5546A" w14:textId="497EC303" w:rsidR="00B20881" w:rsidRPr="00F11259" w:rsidRDefault="00CF599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20</w:t>
            </w:r>
          </w:p>
        </w:tc>
        <w:tc>
          <w:tcPr>
            <w:tcW w:w="1276" w:type="dxa"/>
          </w:tcPr>
          <w:p w14:paraId="44A42FA3" w14:textId="5E53D76F" w:rsidR="00B20881" w:rsidRPr="00F11259" w:rsidRDefault="00D43D5D" w:rsidP="00F84206">
            <w:pPr>
              <w:pStyle w:val="TableParagraph"/>
              <w:spacing w:before="20" w:line="192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69C464D7" w14:textId="424DE3CC" w:rsidR="00B20881" w:rsidRPr="00F11259" w:rsidRDefault="00CF5991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2E5D8A23" w14:textId="1EA7C0B1" w:rsidR="00B20881" w:rsidRPr="00F11259" w:rsidRDefault="002C117F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1,60</w:t>
            </w:r>
          </w:p>
        </w:tc>
        <w:tc>
          <w:tcPr>
            <w:tcW w:w="723" w:type="dxa"/>
          </w:tcPr>
          <w:p w14:paraId="5589281F" w14:textId="50BA6274" w:rsidR="00B20881" w:rsidRPr="00F11259" w:rsidRDefault="00AC1087" w:rsidP="00F84206">
            <w:pPr>
              <w:pStyle w:val="TableParagraph"/>
              <w:spacing w:before="20" w:line="192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9D50B13" w14:textId="2C3300D0" w:rsidR="00B20881" w:rsidRPr="00F11259" w:rsidRDefault="00AC1087" w:rsidP="00F84206">
            <w:pPr>
              <w:pStyle w:val="TableParagraph"/>
              <w:spacing w:before="20" w:line="192" w:lineRule="exact"/>
              <w:ind w:left="1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B20881" w:rsidRPr="00F11259" w14:paraId="66C3BC3C" w14:textId="77777777" w:rsidTr="00086814">
        <w:trPr>
          <w:trHeight w:val="255"/>
        </w:trPr>
        <w:tc>
          <w:tcPr>
            <w:tcW w:w="1129" w:type="dxa"/>
          </w:tcPr>
          <w:p w14:paraId="774F3E7D" w14:textId="20288D0F" w:rsidR="00B20881" w:rsidRPr="00F11259" w:rsidRDefault="00FB49B4" w:rsidP="008C29C6">
            <w:pPr>
              <w:pStyle w:val="TableParagraph"/>
              <w:spacing w:before="20" w:line="192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</w:t>
            </w:r>
            <w:r w:rsidR="00272236" w:rsidRPr="00F11259">
              <w:rPr>
                <w:spacing w:val="-2"/>
                <w:w w:val="105"/>
                <w:sz w:val="17"/>
                <w:szCs w:val="17"/>
              </w:rPr>
              <w:t>3</w:t>
            </w:r>
            <w:r w:rsidRPr="00F11259">
              <w:rPr>
                <w:spacing w:val="-2"/>
                <w:w w:val="105"/>
                <w:sz w:val="17"/>
                <w:szCs w:val="17"/>
              </w:rPr>
              <w:t>24</w:t>
            </w:r>
          </w:p>
        </w:tc>
        <w:tc>
          <w:tcPr>
            <w:tcW w:w="969" w:type="dxa"/>
          </w:tcPr>
          <w:p w14:paraId="361D49DB" w14:textId="77777777" w:rsidR="00B20881" w:rsidRPr="00F11259" w:rsidRDefault="00B2088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1CA7278F" w14:textId="426EE0DD" w:rsidR="00B20881" w:rsidRPr="00F11259" w:rsidRDefault="00DF165B" w:rsidP="008C29C6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E40-30</w:t>
            </w:r>
          </w:p>
        </w:tc>
        <w:tc>
          <w:tcPr>
            <w:tcW w:w="952" w:type="dxa"/>
          </w:tcPr>
          <w:p w14:paraId="53A559FC" w14:textId="769892C9" w:rsidR="00B20881" w:rsidRPr="00F11259" w:rsidRDefault="00C305BD" w:rsidP="00691765">
            <w:pPr>
              <w:pStyle w:val="TableParagraph"/>
              <w:spacing w:before="20" w:line="192" w:lineRule="exact"/>
              <w:ind w:right="17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832" w:type="dxa"/>
          </w:tcPr>
          <w:p w14:paraId="097A0BDD" w14:textId="265E1568" w:rsidR="00B20881" w:rsidRPr="00F11259" w:rsidRDefault="00024607" w:rsidP="00691765">
            <w:pPr>
              <w:pStyle w:val="TableParagraph"/>
              <w:spacing w:before="20" w:line="192" w:lineRule="exact"/>
              <w:ind w:left="24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A25E5AB" w14:textId="1ADCF3F9" w:rsidR="00B20881" w:rsidRPr="00F11259" w:rsidRDefault="00FB49B4" w:rsidP="008C29C6">
            <w:pPr>
              <w:pStyle w:val="TableParagraph"/>
              <w:spacing w:before="20" w:line="192" w:lineRule="exact"/>
              <w:ind w:left="26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 xml:space="preserve">Ekstruder hvit, 4 mm, </w:t>
            </w:r>
            <w:r w:rsidR="00272236" w:rsidRPr="00F11259">
              <w:rPr>
                <w:w w:val="105"/>
                <w:sz w:val="17"/>
                <w:szCs w:val="17"/>
              </w:rPr>
              <w:t>30 cm</w:t>
            </w:r>
          </w:p>
        </w:tc>
        <w:tc>
          <w:tcPr>
            <w:tcW w:w="850" w:type="dxa"/>
          </w:tcPr>
          <w:p w14:paraId="0AE8966F" w14:textId="30832ADB" w:rsidR="00B20881" w:rsidRPr="00F11259" w:rsidRDefault="00CF599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17DFD47A" w14:textId="5D6D50C6" w:rsidR="00B20881" w:rsidRPr="00F11259" w:rsidRDefault="00D43D5D" w:rsidP="00F84206">
            <w:pPr>
              <w:pStyle w:val="TableParagraph"/>
              <w:spacing w:before="20" w:line="192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00E70FFC" w14:textId="63C2583E" w:rsidR="00B20881" w:rsidRPr="00F11259" w:rsidRDefault="00CF5991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3B5CEAD9" w14:textId="7DD1C946" w:rsidR="00B20881" w:rsidRPr="00F11259" w:rsidRDefault="009921C9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2,40</w:t>
            </w:r>
          </w:p>
        </w:tc>
        <w:tc>
          <w:tcPr>
            <w:tcW w:w="723" w:type="dxa"/>
          </w:tcPr>
          <w:p w14:paraId="76AA586D" w14:textId="3CF76FB2" w:rsidR="00B20881" w:rsidRPr="00F11259" w:rsidRDefault="00AC1087" w:rsidP="00F84206">
            <w:pPr>
              <w:pStyle w:val="TableParagraph"/>
              <w:spacing w:before="20" w:line="192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000F51DA" w14:textId="6D58B312" w:rsidR="00B20881" w:rsidRPr="00F11259" w:rsidRDefault="00AC1087" w:rsidP="00F84206">
            <w:pPr>
              <w:pStyle w:val="TableParagraph"/>
              <w:spacing w:before="20" w:line="192" w:lineRule="exact"/>
              <w:ind w:left="1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B20881" w:rsidRPr="00F11259" w14:paraId="5CC29F41" w14:textId="77777777" w:rsidTr="00086814">
        <w:trPr>
          <w:trHeight w:val="255"/>
        </w:trPr>
        <w:tc>
          <w:tcPr>
            <w:tcW w:w="1129" w:type="dxa"/>
          </w:tcPr>
          <w:p w14:paraId="7E1931CC" w14:textId="4C84DD3F" w:rsidR="00B20881" w:rsidRPr="00F11259" w:rsidRDefault="00272236" w:rsidP="008C29C6">
            <w:pPr>
              <w:pStyle w:val="TableParagraph"/>
              <w:spacing w:before="20" w:line="192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77.45325</w:t>
            </w:r>
          </w:p>
        </w:tc>
        <w:tc>
          <w:tcPr>
            <w:tcW w:w="969" w:type="dxa"/>
          </w:tcPr>
          <w:p w14:paraId="27984B15" w14:textId="77777777" w:rsidR="00B20881" w:rsidRPr="00F11259" w:rsidRDefault="00B2088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188534BB" w14:textId="7D80B41C" w:rsidR="00B20881" w:rsidRPr="00F11259" w:rsidRDefault="00DF165B" w:rsidP="008C29C6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E50-10</w:t>
            </w:r>
          </w:p>
        </w:tc>
        <w:tc>
          <w:tcPr>
            <w:tcW w:w="952" w:type="dxa"/>
          </w:tcPr>
          <w:p w14:paraId="4944A414" w14:textId="48D0CA1D" w:rsidR="00B20881" w:rsidRPr="00F11259" w:rsidRDefault="004C4E29" w:rsidP="00691765">
            <w:pPr>
              <w:pStyle w:val="TableParagraph"/>
              <w:spacing w:before="20" w:line="192" w:lineRule="exact"/>
              <w:ind w:right="17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69576B4E" w14:textId="6352267C" w:rsidR="00024607" w:rsidRPr="00F11259" w:rsidRDefault="00024607" w:rsidP="00691765">
            <w:pPr>
              <w:pStyle w:val="TableParagraph"/>
              <w:spacing w:before="20" w:line="192" w:lineRule="exact"/>
              <w:ind w:left="24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59BC7995" w14:textId="51A0F932" w:rsidR="00B20881" w:rsidRPr="00F11259" w:rsidRDefault="000852DC" w:rsidP="008C29C6">
            <w:pPr>
              <w:pStyle w:val="TableParagraph"/>
              <w:spacing w:before="20" w:line="192" w:lineRule="exact"/>
              <w:ind w:left="26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 hvit, 5 mm, 10 cm</w:t>
            </w:r>
          </w:p>
        </w:tc>
        <w:tc>
          <w:tcPr>
            <w:tcW w:w="850" w:type="dxa"/>
          </w:tcPr>
          <w:p w14:paraId="2E9138B3" w14:textId="05B9EC3B" w:rsidR="00B20881" w:rsidRPr="00F11259" w:rsidRDefault="00CF599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1438F044" w14:textId="2DD4C23F" w:rsidR="00B20881" w:rsidRPr="00F11259" w:rsidRDefault="00D43D5D" w:rsidP="00F84206">
            <w:pPr>
              <w:pStyle w:val="TableParagraph"/>
              <w:spacing w:before="20" w:line="192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67660DE2" w14:textId="5F70BC08" w:rsidR="00B20881" w:rsidRPr="00F11259" w:rsidRDefault="00CF5991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5,00</w:t>
            </w:r>
          </w:p>
        </w:tc>
        <w:tc>
          <w:tcPr>
            <w:tcW w:w="709" w:type="dxa"/>
          </w:tcPr>
          <w:p w14:paraId="512F853F" w14:textId="1A21ADC1" w:rsidR="00B20881" w:rsidRPr="00F11259" w:rsidRDefault="00FB5418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1,00</w:t>
            </w:r>
          </w:p>
        </w:tc>
        <w:tc>
          <w:tcPr>
            <w:tcW w:w="723" w:type="dxa"/>
          </w:tcPr>
          <w:p w14:paraId="27179C2D" w14:textId="389E789D" w:rsidR="00B20881" w:rsidRPr="00F11259" w:rsidRDefault="00AC1087" w:rsidP="00F84206">
            <w:pPr>
              <w:pStyle w:val="TableParagraph"/>
              <w:spacing w:before="20" w:line="192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FCF3F77" w14:textId="126C8DEE" w:rsidR="00B20881" w:rsidRPr="00F11259" w:rsidRDefault="00AC1087" w:rsidP="00F84206">
            <w:pPr>
              <w:pStyle w:val="TableParagraph"/>
              <w:spacing w:before="20" w:line="192" w:lineRule="exact"/>
              <w:ind w:left="1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B20881" w:rsidRPr="00F11259" w14:paraId="1A379568" w14:textId="77777777" w:rsidTr="00086814">
        <w:trPr>
          <w:trHeight w:val="255"/>
        </w:trPr>
        <w:tc>
          <w:tcPr>
            <w:tcW w:w="1129" w:type="dxa"/>
          </w:tcPr>
          <w:p w14:paraId="31647773" w14:textId="732A608F" w:rsidR="00B20881" w:rsidRPr="00F11259" w:rsidRDefault="000852DC" w:rsidP="008C29C6">
            <w:pPr>
              <w:pStyle w:val="TableParagraph"/>
              <w:spacing w:before="20" w:line="192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77.45326</w:t>
            </w:r>
          </w:p>
        </w:tc>
        <w:tc>
          <w:tcPr>
            <w:tcW w:w="969" w:type="dxa"/>
          </w:tcPr>
          <w:p w14:paraId="764753C3" w14:textId="77777777" w:rsidR="00B20881" w:rsidRPr="00F11259" w:rsidRDefault="00B20881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296549A4" w14:textId="6F9F40A1" w:rsidR="00B20881" w:rsidRPr="00F11259" w:rsidRDefault="00DF165B" w:rsidP="008C29C6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E50-15</w:t>
            </w:r>
          </w:p>
        </w:tc>
        <w:tc>
          <w:tcPr>
            <w:tcW w:w="952" w:type="dxa"/>
          </w:tcPr>
          <w:p w14:paraId="2DC6DE56" w14:textId="23DCF28C" w:rsidR="00B20881" w:rsidRPr="00F11259" w:rsidRDefault="004C4E29" w:rsidP="00691765">
            <w:pPr>
              <w:pStyle w:val="TableParagraph"/>
              <w:spacing w:before="20" w:line="192" w:lineRule="exact"/>
              <w:ind w:right="17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414C6734" w14:textId="59F65DF0" w:rsidR="00B20881" w:rsidRPr="00F11259" w:rsidRDefault="00024607" w:rsidP="00691765">
            <w:pPr>
              <w:pStyle w:val="TableParagraph"/>
              <w:spacing w:before="20" w:line="192" w:lineRule="exact"/>
              <w:ind w:left="24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B200730" w14:textId="62F26428" w:rsidR="00B20881" w:rsidRPr="00F11259" w:rsidRDefault="00024607" w:rsidP="008C29C6">
            <w:pPr>
              <w:pStyle w:val="TableParagraph"/>
              <w:spacing w:before="20" w:line="192" w:lineRule="exact"/>
              <w:ind w:left="26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 hvit, 5 mm, 15 cm</w:t>
            </w:r>
          </w:p>
        </w:tc>
        <w:tc>
          <w:tcPr>
            <w:tcW w:w="850" w:type="dxa"/>
          </w:tcPr>
          <w:p w14:paraId="06C0995A" w14:textId="7950BA59" w:rsidR="00B20881" w:rsidRPr="00F11259" w:rsidRDefault="00CF5991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25C7CE2A" w14:textId="356F5B21" w:rsidR="00B20881" w:rsidRPr="00F11259" w:rsidRDefault="00D43D5D" w:rsidP="00F84206">
            <w:pPr>
              <w:pStyle w:val="TableParagraph"/>
              <w:spacing w:before="20" w:line="192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7D3CEB22" w14:textId="317BDEBE" w:rsidR="00B20881" w:rsidRPr="00F11259" w:rsidRDefault="00CF5991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5,00</w:t>
            </w:r>
          </w:p>
        </w:tc>
        <w:tc>
          <w:tcPr>
            <w:tcW w:w="709" w:type="dxa"/>
          </w:tcPr>
          <w:p w14:paraId="25157B4D" w14:textId="2B93DEF5" w:rsidR="00B20881" w:rsidRPr="00F11259" w:rsidRDefault="00B4441E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1,50</w:t>
            </w:r>
          </w:p>
        </w:tc>
        <w:tc>
          <w:tcPr>
            <w:tcW w:w="723" w:type="dxa"/>
          </w:tcPr>
          <w:p w14:paraId="44280DDE" w14:textId="3292665A" w:rsidR="00B20881" w:rsidRPr="00F11259" w:rsidRDefault="00AC1087" w:rsidP="00F84206">
            <w:pPr>
              <w:pStyle w:val="TableParagraph"/>
              <w:spacing w:before="20" w:line="192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FA8CFC5" w14:textId="438E505A" w:rsidR="00B20881" w:rsidRPr="00F11259" w:rsidRDefault="00AC1087" w:rsidP="00F84206">
            <w:pPr>
              <w:pStyle w:val="TableParagraph"/>
              <w:spacing w:before="20" w:line="192" w:lineRule="exact"/>
              <w:ind w:left="1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F11259" w14:paraId="7C715309" w14:textId="77777777" w:rsidTr="00086814">
        <w:trPr>
          <w:trHeight w:val="255"/>
        </w:trPr>
        <w:tc>
          <w:tcPr>
            <w:tcW w:w="1129" w:type="dxa"/>
          </w:tcPr>
          <w:p w14:paraId="7787A726" w14:textId="097ECD09" w:rsidR="00914E7A" w:rsidRPr="00F11259" w:rsidRDefault="00914E7A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</w:t>
            </w:r>
            <w:r w:rsidR="00CE1CEA" w:rsidRPr="00F11259">
              <w:rPr>
                <w:spacing w:val="-2"/>
                <w:w w:val="105"/>
                <w:sz w:val="17"/>
                <w:szCs w:val="17"/>
              </w:rPr>
              <w:t>3</w:t>
            </w:r>
            <w:r w:rsidRPr="00F11259">
              <w:rPr>
                <w:spacing w:val="-2"/>
                <w:w w:val="105"/>
                <w:sz w:val="17"/>
                <w:szCs w:val="17"/>
              </w:rPr>
              <w:t>1</w:t>
            </w:r>
          </w:p>
        </w:tc>
        <w:tc>
          <w:tcPr>
            <w:tcW w:w="969" w:type="dxa"/>
          </w:tcPr>
          <w:p w14:paraId="2A245956" w14:textId="77777777" w:rsidR="00914E7A" w:rsidRPr="00F11259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4F840DE2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EG20-</w:t>
            </w:r>
            <w:r w:rsidRPr="00F11259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1815888C" w14:textId="77777777" w:rsidR="00914E7A" w:rsidRPr="00F11259" w:rsidRDefault="00914E7A" w:rsidP="00691765">
            <w:pPr>
              <w:pStyle w:val="TableParagraph"/>
              <w:spacing w:before="20" w:line="192" w:lineRule="exact"/>
              <w:ind w:right="17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0D24167D" w14:textId="59B0A39C" w:rsidR="00914E7A" w:rsidRPr="00F11259" w:rsidRDefault="00B4441E" w:rsidP="00691765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C7F72A8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26"/>
              <w:rPr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</w:t>
            </w:r>
            <w:r w:rsidRPr="00F11259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gul,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2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mm,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10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005E682F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40CF7BB0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23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72C8D3A5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2,00</w:t>
            </w:r>
          </w:p>
        </w:tc>
        <w:tc>
          <w:tcPr>
            <w:tcW w:w="709" w:type="dxa"/>
          </w:tcPr>
          <w:p w14:paraId="1D6C5ED3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0,40</w:t>
            </w:r>
          </w:p>
        </w:tc>
        <w:tc>
          <w:tcPr>
            <w:tcW w:w="723" w:type="dxa"/>
          </w:tcPr>
          <w:p w14:paraId="617E7E1F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39" w:right="33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4CB95150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1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F11259" w14:paraId="2F7605E9" w14:textId="77777777" w:rsidTr="00086814">
        <w:trPr>
          <w:trHeight w:val="255"/>
        </w:trPr>
        <w:tc>
          <w:tcPr>
            <w:tcW w:w="1129" w:type="dxa"/>
          </w:tcPr>
          <w:p w14:paraId="228B6C78" w14:textId="08E86E17" w:rsidR="00914E7A" w:rsidRPr="00F11259" w:rsidRDefault="00914E7A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</w:t>
            </w:r>
            <w:r w:rsidR="00CE1CEA" w:rsidRPr="00F11259">
              <w:rPr>
                <w:spacing w:val="-2"/>
                <w:w w:val="105"/>
                <w:sz w:val="17"/>
                <w:szCs w:val="17"/>
              </w:rPr>
              <w:t>3</w:t>
            </w:r>
            <w:r w:rsidRPr="00F11259">
              <w:rPr>
                <w:spacing w:val="-2"/>
                <w:w w:val="105"/>
                <w:sz w:val="17"/>
                <w:szCs w:val="17"/>
              </w:rPr>
              <w:t>2</w:t>
            </w:r>
          </w:p>
        </w:tc>
        <w:tc>
          <w:tcPr>
            <w:tcW w:w="969" w:type="dxa"/>
          </w:tcPr>
          <w:p w14:paraId="59CCF628" w14:textId="77777777" w:rsidR="00914E7A" w:rsidRPr="00F11259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270C5013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EG20-</w:t>
            </w:r>
            <w:r w:rsidRPr="00F11259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1E689FD4" w14:textId="77777777" w:rsidR="00914E7A" w:rsidRPr="00F11259" w:rsidRDefault="00914E7A" w:rsidP="00691765">
            <w:pPr>
              <w:pStyle w:val="TableParagraph"/>
              <w:spacing w:before="20" w:line="192" w:lineRule="exact"/>
              <w:ind w:right="17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2EC840F6" w14:textId="77777777" w:rsidR="00914E7A" w:rsidRPr="00F11259" w:rsidRDefault="00914E7A" w:rsidP="00691765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5370F901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26"/>
              <w:rPr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</w:t>
            </w:r>
            <w:r w:rsidRPr="00F11259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gul,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2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mm,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15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300D7AD3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102DB3DE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23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4459FC80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2,00</w:t>
            </w:r>
          </w:p>
        </w:tc>
        <w:tc>
          <w:tcPr>
            <w:tcW w:w="709" w:type="dxa"/>
          </w:tcPr>
          <w:p w14:paraId="4B38A4D3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571802D3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39" w:right="33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4F314021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1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F11259" w14:paraId="5F933B44" w14:textId="77777777" w:rsidTr="00086814">
        <w:trPr>
          <w:trHeight w:val="255"/>
        </w:trPr>
        <w:tc>
          <w:tcPr>
            <w:tcW w:w="1129" w:type="dxa"/>
          </w:tcPr>
          <w:p w14:paraId="5DCD7FE7" w14:textId="0E79E5C3" w:rsidR="00914E7A" w:rsidRPr="00F11259" w:rsidRDefault="00914E7A" w:rsidP="008C29C6">
            <w:pPr>
              <w:pStyle w:val="TableParagraph"/>
              <w:spacing w:before="20" w:line="192" w:lineRule="exact"/>
              <w:ind w:left="30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</w:t>
            </w:r>
            <w:r w:rsidR="00216C09" w:rsidRPr="00F11259">
              <w:rPr>
                <w:spacing w:val="-2"/>
                <w:w w:val="105"/>
                <w:sz w:val="17"/>
                <w:szCs w:val="17"/>
              </w:rPr>
              <w:t>3</w:t>
            </w:r>
            <w:r w:rsidRPr="00F11259">
              <w:rPr>
                <w:spacing w:val="-2"/>
                <w:w w:val="105"/>
                <w:sz w:val="17"/>
                <w:szCs w:val="17"/>
              </w:rPr>
              <w:t>3</w:t>
            </w:r>
          </w:p>
        </w:tc>
        <w:tc>
          <w:tcPr>
            <w:tcW w:w="969" w:type="dxa"/>
          </w:tcPr>
          <w:p w14:paraId="2FB0ACF7" w14:textId="77777777" w:rsidR="00914E7A" w:rsidRPr="00F11259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27E856B9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EG20-</w:t>
            </w:r>
            <w:r w:rsidRPr="00F11259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952" w:type="dxa"/>
          </w:tcPr>
          <w:p w14:paraId="1753CCA1" w14:textId="77777777" w:rsidR="00914E7A" w:rsidRPr="00F11259" w:rsidRDefault="00914E7A" w:rsidP="00691765">
            <w:pPr>
              <w:pStyle w:val="TableParagraph"/>
              <w:spacing w:before="20" w:line="192" w:lineRule="exact"/>
              <w:ind w:right="17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832" w:type="dxa"/>
          </w:tcPr>
          <w:p w14:paraId="04DDF2AA" w14:textId="77777777" w:rsidR="00914E7A" w:rsidRPr="00F11259" w:rsidRDefault="00914E7A" w:rsidP="00691765">
            <w:pPr>
              <w:pStyle w:val="TableParagraph"/>
              <w:spacing w:before="20" w:line="192" w:lineRule="exact"/>
              <w:ind w:left="24"/>
              <w:jc w:val="center"/>
              <w:rPr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51B323BF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26"/>
              <w:rPr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gul,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2mm,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30</w:t>
            </w:r>
            <w:r w:rsidRPr="00F11259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606F34DF" w14:textId="77777777" w:rsidR="00914E7A" w:rsidRPr="00F11259" w:rsidRDefault="00914E7A" w:rsidP="008C29C6">
            <w:pPr>
              <w:pStyle w:val="TableParagraph"/>
              <w:spacing w:before="20" w:line="192" w:lineRule="exact"/>
              <w:ind w:left="68" w:right="52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254C2ABA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23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760FE1A2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42" w:right="30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2,00</w:t>
            </w:r>
          </w:p>
        </w:tc>
        <w:tc>
          <w:tcPr>
            <w:tcW w:w="709" w:type="dxa"/>
          </w:tcPr>
          <w:p w14:paraId="5A4FE94E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56" w:right="4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1,20</w:t>
            </w:r>
          </w:p>
        </w:tc>
        <w:tc>
          <w:tcPr>
            <w:tcW w:w="723" w:type="dxa"/>
          </w:tcPr>
          <w:p w14:paraId="46B62D14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39" w:right="32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55EC26A4" w14:textId="77777777" w:rsidR="00914E7A" w:rsidRPr="00F11259" w:rsidRDefault="00914E7A" w:rsidP="00F84206">
            <w:pPr>
              <w:pStyle w:val="TableParagraph"/>
              <w:spacing w:before="20" w:line="192" w:lineRule="exact"/>
              <w:ind w:left="18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F11259" w14:paraId="2576DA54" w14:textId="77777777" w:rsidTr="00086814">
        <w:trPr>
          <w:trHeight w:val="255"/>
        </w:trPr>
        <w:tc>
          <w:tcPr>
            <w:tcW w:w="1129" w:type="dxa"/>
          </w:tcPr>
          <w:p w14:paraId="2E5589CE" w14:textId="6BA28141" w:rsidR="00914E7A" w:rsidRPr="00F11259" w:rsidRDefault="00914E7A" w:rsidP="008C29C6">
            <w:pPr>
              <w:pStyle w:val="TableParagraph"/>
              <w:spacing w:before="20" w:line="191" w:lineRule="exact"/>
              <w:ind w:left="30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</w:t>
            </w:r>
            <w:r w:rsidR="00216C09" w:rsidRPr="00F11259">
              <w:rPr>
                <w:spacing w:val="-2"/>
                <w:w w:val="105"/>
                <w:sz w:val="17"/>
                <w:szCs w:val="17"/>
              </w:rPr>
              <w:t>3</w:t>
            </w:r>
            <w:r w:rsidRPr="00F11259">
              <w:rPr>
                <w:spacing w:val="-2"/>
                <w:w w:val="105"/>
                <w:sz w:val="17"/>
                <w:szCs w:val="17"/>
              </w:rPr>
              <w:t>4</w:t>
            </w:r>
          </w:p>
        </w:tc>
        <w:tc>
          <w:tcPr>
            <w:tcW w:w="969" w:type="dxa"/>
          </w:tcPr>
          <w:p w14:paraId="22945F1B" w14:textId="77777777" w:rsidR="00914E7A" w:rsidRPr="00F11259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1115C49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EG30-</w:t>
            </w:r>
            <w:r w:rsidRPr="00F11259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020E2F52" w14:textId="77777777" w:rsidR="00914E7A" w:rsidRPr="00F11259" w:rsidRDefault="00914E7A" w:rsidP="00691765">
            <w:pPr>
              <w:pStyle w:val="TableParagraph"/>
              <w:spacing w:before="20" w:line="191" w:lineRule="exact"/>
              <w:ind w:right="17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753A053F" w14:textId="77777777" w:rsidR="00914E7A" w:rsidRPr="00F11259" w:rsidRDefault="00914E7A" w:rsidP="00691765">
            <w:pPr>
              <w:pStyle w:val="TableParagraph"/>
              <w:spacing w:before="20" w:line="191" w:lineRule="exact"/>
              <w:ind w:left="24"/>
              <w:jc w:val="center"/>
              <w:rPr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DE84563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26"/>
              <w:rPr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gul,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3mm,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10</w:t>
            </w:r>
            <w:r w:rsidRPr="00F11259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62BACF57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68" w:right="52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33B1176B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23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2BDC4368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42" w:right="30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3C12B6F6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56" w:right="4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3501CE77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39" w:right="33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215A6F91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1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F11259" w14:paraId="61FE0A04" w14:textId="77777777" w:rsidTr="00086814">
        <w:trPr>
          <w:trHeight w:val="255"/>
        </w:trPr>
        <w:tc>
          <w:tcPr>
            <w:tcW w:w="1129" w:type="dxa"/>
          </w:tcPr>
          <w:p w14:paraId="5BA29B63" w14:textId="0D84D359" w:rsidR="00914E7A" w:rsidRPr="00F11259" w:rsidRDefault="00914E7A" w:rsidP="008C29C6">
            <w:pPr>
              <w:pStyle w:val="TableParagraph"/>
              <w:spacing w:before="20" w:line="191" w:lineRule="exact"/>
              <w:ind w:left="30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</w:t>
            </w:r>
            <w:r w:rsidR="00216C09" w:rsidRPr="00F11259">
              <w:rPr>
                <w:spacing w:val="-2"/>
                <w:w w:val="105"/>
                <w:sz w:val="17"/>
                <w:szCs w:val="17"/>
              </w:rPr>
              <w:t>3</w:t>
            </w:r>
            <w:r w:rsidRPr="00F11259">
              <w:rPr>
                <w:spacing w:val="-2"/>
                <w:w w:val="105"/>
                <w:sz w:val="17"/>
                <w:szCs w:val="17"/>
              </w:rPr>
              <w:t>5</w:t>
            </w:r>
          </w:p>
        </w:tc>
        <w:tc>
          <w:tcPr>
            <w:tcW w:w="969" w:type="dxa"/>
          </w:tcPr>
          <w:p w14:paraId="082FFAC3" w14:textId="77777777" w:rsidR="00914E7A" w:rsidRPr="00F11259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3B3BD7E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EG30-</w:t>
            </w:r>
            <w:r w:rsidRPr="00F11259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11795C86" w14:textId="77777777" w:rsidR="00914E7A" w:rsidRPr="00F11259" w:rsidRDefault="00914E7A" w:rsidP="00691765">
            <w:pPr>
              <w:pStyle w:val="TableParagraph"/>
              <w:spacing w:before="20" w:line="191" w:lineRule="exact"/>
              <w:ind w:right="17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77DF3AAC" w14:textId="77777777" w:rsidR="00914E7A" w:rsidRPr="00F11259" w:rsidRDefault="00914E7A" w:rsidP="00691765">
            <w:pPr>
              <w:pStyle w:val="TableParagraph"/>
              <w:spacing w:before="20" w:line="191" w:lineRule="exact"/>
              <w:ind w:left="24"/>
              <w:jc w:val="center"/>
              <w:rPr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9DAC8F4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26"/>
              <w:rPr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gul,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3mm,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15</w:t>
            </w:r>
            <w:r w:rsidRPr="00F11259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695C04D7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68" w:right="52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0A32A1E5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23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53799659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42" w:right="30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A89AB19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56" w:right="4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0,90</w:t>
            </w:r>
          </w:p>
        </w:tc>
        <w:tc>
          <w:tcPr>
            <w:tcW w:w="723" w:type="dxa"/>
          </w:tcPr>
          <w:p w14:paraId="0E75C4F6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39" w:right="33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5711D3FA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1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914E7A" w:rsidRPr="00F11259" w14:paraId="15D314F0" w14:textId="77777777" w:rsidTr="00086814">
        <w:trPr>
          <w:trHeight w:val="255"/>
        </w:trPr>
        <w:tc>
          <w:tcPr>
            <w:tcW w:w="1129" w:type="dxa"/>
          </w:tcPr>
          <w:p w14:paraId="69D32061" w14:textId="6C639738" w:rsidR="00914E7A" w:rsidRPr="00F11259" w:rsidRDefault="00914E7A" w:rsidP="008C29C6">
            <w:pPr>
              <w:pStyle w:val="TableParagraph"/>
              <w:spacing w:before="20" w:line="191" w:lineRule="exact"/>
              <w:ind w:left="30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</w:t>
            </w:r>
            <w:r w:rsidR="00216C09" w:rsidRPr="00F11259">
              <w:rPr>
                <w:spacing w:val="-2"/>
                <w:w w:val="105"/>
                <w:sz w:val="17"/>
                <w:szCs w:val="17"/>
              </w:rPr>
              <w:t>3</w:t>
            </w:r>
            <w:r w:rsidRPr="00F11259">
              <w:rPr>
                <w:spacing w:val="-2"/>
                <w:w w:val="105"/>
                <w:sz w:val="17"/>
                <w:szCs w:val="17"/>
              </w:rPr>
              <w:t>6</w:t>
            </w:r>
          </w:p>
        </w:tc>
        <w:tc>
          <w:tcPr>
            <w:tcW w:w="969" w:type="dxa"/>
          </w:tcPr>
          <w:p w14:paraId="638E1CC7" w14:textId="77777777" w:rsidR="00914E7A" w:rsidRPr="00F11259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DF2DB94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EG30-</w:t>
            </w:r>
            <w:r w:rsidRPr="00F11259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952" w:type="dxa"/>
          </w:tcPr>
          <w:p w14:paraId="48DE9C13" w14:textId="77777777" w:rsidR="00914E7A" w:rsidRPr="00F11259" w:rsidRDefault="00914E7A" w:rsidP="00691765">
            <w:pPr>
              <w:pStyle w:val="TableParagraph"/>
              <w:spacing w:before="20" w:line="191" w:lineRule="exact"/>
              <w:ind w:right="17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832" w:type="dxa"/>
          </w:tcPr>
          <w:p w14:paraId="1F16608B" w14:textId="77777777" w:rsidR="00914E7A" w:rsidRPr="00F11259" w:rsidRDefault="00914E7A" w:rsidP="00691765">
            <w:pPr>
              <w:pStyle w:val="TableParagraph"/>
              <w:spacing w:before="20" w:line="191" w:lineRule="exact"/>
              <w:ind w:left="24"/>
              <w:jc w:val="center"/>
              <w:rPr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8826D98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26"/>
              <w:rPr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gul,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3mm,</w:t>
            </w:r>
            <w:r w:rsidRPr="00F11259">
              <w:rPr>
                <w:spacing w:val="-9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30</w:t>
            </w:r>
            <w:r w:rsidRPr="00F11259">
              <w:rPr>
                <w:spacing w:val="-8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7EB3236D" w14:textId="77777777" w:rsidR="00914E7A" w:rsidRPr="00F11259" w:rsidRDefault="00914E7A" w:rsidP="008C29C6">
            <w:pPr>
              <w:pStyle w:val="TableParagraph"/>
              <w:spacing w:before="20" w:line="191" w:lineRule="exact"/>
              <w:ind w:left="68" w:right="52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39630A2E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23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278A4AAC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42" w:right="30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7F5F78A7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56" w:right="4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1,80</w:t>
            </w:r>
          </w:p>
        </w:tc>
        <w:tc>
          <w:tcPr>
            <w:tcW w:w="723" w:type="dxa"/>
          </w:tcPr>
          <w:p w14:paraId="0CA4AC83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39" w:right="32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247ACB39" w14:textId="77777777" w:rsidR="00914E7A" w:rsidRPr="00F11259" w:rsidRDefault="00914E7A" w:rsidP="00F84206">
            <w:pPr>
              <w:pStyle w:val="TableParagraph"/>
              <w:spacing w:before="20" w:line="191" w:lineRule="exact"/>
              <w:ind w:left="18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Plan</w:t>
            </w:r>
          </w:p>
        </w:tc>
      </w:tr>
      <w:tr w:rsidR="00216C09" w:rsidRPr="00F11259" w14:paraId="3774FC1A" w14:textId="77777777" w:rsidTr="00086814">
        <w:trPr>
          <w:trHeight w:val="255"/>
        </w:trPr>
        <w:tc>
          <w:tcPr>
            <w:tcW w:w="1129" w:type="dxa"/>
          </w:tcPr>
          <w:p w14:paraId="75BE7FCF" w14:textId="4DB61F32" w:rsidR="00216C09" w:rsidRPr="00F11259" w:rsidRDefault="00216C09" w:rsidP="00216C09">
            <w:pPr>
              <w:pStyle w:val="TableParagraph"/>
              <w:spacing w:before="20" w:line="191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77.45337</w:t>
            </w:r>
          </w:p>
        </w:tc>
        <w:tc>
          <w:tcPr>
            <w:tcW w:w="969" w:type="dxa"/>
          </w:tcPr>
          <w:p w14:paraId="283A166C" w14:textId="77777777" w:rsidR="00216C09" w:rsidRPr="00F11259" w:rsidRDefault="00216C09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77AE834" w14:textId="184704E7" w:rsidR="00216C09" w:rsidRPr="00F11259" w:rsidRDefault="00EA00E4" w:rsidP="008C29C6">
            <w:pPr>
              <w:pStyle w:val="TableParagraph"/>
              <w:spacing w:before="20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EG40-10</w:t>
            </w:r>
          </w:p>
        </w:tc>
        <w:tc>
          <w:tcPr>
            <w:tcW w:w="952" w:type="dxa"/>
          </w:tcPr>
          <w:p w14:paraId="212AEADC" w14:textId="4E1E4A44" w:rsidR="00216C09" w:rsidRPr="00F11259" w:rsidRDefault="00EF404E" w:rsidP="00691765">
            <w:pPr>
              <w:pStyle w:val="TableParagraph"/>
              <w:spacing w:before="20" w:line="191" w:lineRule="exact"/>
              <w:ind w:right="18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0680B6D8" w14:textId="44114681" w:rsidR="00216C09" w:rsidRPr="00F11259" w:rsidRDefault="00EA00E4" w:rsidP="00691765">
            <w:pPr>
              <w:pStyle w:val="TableParagraph"/>
              <w:spacing w:before="20" w:line="191" w:lineRule="exact"/>
              <w:ind w:left="22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2F3236F" w14:textId="1ED7B4EF" w:rsidR="00216C09" w:rsidRPr="00F11259" w:rsidRDefault="00216C09" w:rsidP="008C29C6">
            <w:pPr>
              <w:pStyle w:val="TableParagraph"/>
              <w:spacing w:before="20" w:line="191" w:lineRule="exact"/>
              <w:ind w:left="25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 xml:space="preserve">Ekstruder gul, 4 mm, </w:t>
            </w:r>
            <w:r w:rsidR="00AD79E7" w:rsidRPr="00F11259">
              <w:rPr>
                <w:w w:val="105"/>
                <w:sz w:val="17"/>
                <w:szCs w:val="17"/>
              </w:rPr>
              <w:t>10 cm</w:t>
            </w:r>
          </w:p>
        </w:tc>
        <w:tc>
          <w:tcPr>
            <w:tcW w:w="850" w:type="dxa"/>
          </w:tcPr>
          <w:p w14:paraId="14A31E30" w14:textId="47E40C29" w:rsidR="00216C09" w:rsidRPr="00F11259" w:rsidRDefault="00B4441E" w:rsidP="008C29C6">
            <w:pPr>
              <w:pStyle w:val="TableParagraph"/>
              <w:spacing w:before="20" w:line="191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50C9C824" w14:textId="639E3326" w:rsidR="00216C09" w:rsidRPr="00F11259" w:rsidRDefault="00EF404E" w:rsidP="00F84206">
            <w:pPr>
              <w:pStyle w:val="TableParagraph"/>
              <w:spacing w:before="20" w:line="191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680FE976" w14:textId="75749464" w:rsidR="00216C09" w:rsidRPr="00F11259" w:rsidRDefault="00F168CB" w:rsidP="00F84206">
            <w:pPr>
              <w:pStyle w:val="TableParagraph"/>
              <w:spacing w:before="20" w:line="191" w:lineRule="exact"/>
              <w:ind w:left="42" w:right="31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457C52A5" w14:textId="657D7CE8" w:rsidR="00216C09" w:rsidRPr="00F11259" w:rsidRDefault="00026770" w:rsidP="00F84206">
            <w:pPr>
              <w:pStyle w:val="TableParagraph"/>
              <w:spacing w:before="20" w:line="191" w:lineRule="exact"/>
              <w:ind w:left="56" w:right="48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0,80</w:t>
            </w:r>
          </w:p>
        </w:tc>
        <w:tc>
          <w:tcPr>
            <w:tcW w:w="723" w:type="dxa"/>
          </w:tcPr>
          <w:p w14:paraId="4D7B6AAB" w14:textId="34434311" w:rsidR="00216C09" w:rsidRPr="00F11259" w:rsidRDefault="00EF404E" w:rsidP="00F84206">
            <w:pPr>
              <w:pStyle w:val="TableParagraph"/>
              <w:spacing w:before="20" w:line="191" w:lineRule="exact"/>
              <w:ind w:left="39" w:right="33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12B7FD16" w14:textId="1508B02E" w:rsidR="00216C09" w:rsidRPr="00F11259" w:rsidRDefault="00EF404E" w:rsidP="00F84206">
            <w:pPr>
              <w:pStyle w:val="TableParagraph"/>
              <w:spacing w:before="20" w:line="191" w:lineRule="exact"/>
              <w:ind w:left="17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Plan</w:t>
            </w:r>
          </w:p>
        </w:tc>
      </w:tr>
      <w:tr w:rsidR="00216C09" w:rsidRPr="00F11259" w14:paraId="5E4E0D01" w14:textId="77777777" w:rsidTr="00086814">
        <w:trPr>
          <w:trHeight w:val="255"/>
        </w:trPr>
        <w:tc>
          <w:tcPr>
            <w:tcW w:w="1129" w:type="dxa"/>
          </w:tcPr>
          <w:p w14:paraId="1DF83362" w14:textId="3908E178" w:rsidR="00216C09" w:rsidRPr="00F11259" w:rsidRDefault="00216C09" w:rsidP="008C29C6">
            <w:pPr>
              <w:pStyle w:val="TableParagraph"/>
              <w:spacing w:before="20" w:line="191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77.45338</w:t>
            </w:r>
          </w:p>
        </w:tc>
        <w:tc>
          <w:tcPr>
            <w:tcW w:w="969" w:type="dxa"/>
          </w:tcPr>
          <w:p w14:paraId="55D80A72" w14:textId="77777777" w:rsidR="00216C09" w:rsidRPr="00F11259" w:rsidRDefault="00216C09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C159B11" w14:textId="01134973" w:rsidR="00216C09" w:rsidRPr="00F11259" w:rsidRDefault="00EA00E4" w:rsidP="008C29C6">
            <w:pPr>
              <w:pStyle w:val="TableParagraph"/>
              <w:spacing w:before="20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EG40-15</w:t>
            </w:r>
          </w:p>
        </w:tc>
        <w:tc>
          <w:tcPr>
            <w:tcW w:w="952" w:type="dxa"/>
          </w:tcPr>
          <w:p w14:paraId="43EACB58" w14:textId="29D6D7E2" w:rsidR="00216C09" w:rsidRPr="00F11259" w:rsidRDefault="00EF404E" w:rsidP="00691765">
            <w:pPr>
              <w:pStyle w:val="TableParagraph"/>
              <w:spacing w:before="20" w:line="191" w:lineRule="exact"/>
              <w:ind w:right="18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2187C597" w14:textId="269491F7" w:rsidR="00216C09" w:rsidRPr="00F11259" w:rsidRDefault="00EA00E4" w:rsidP="00691765">
            <w:pPr>
              <w:pStyle w:val="TableParagraph"/>
              <w:spacing w:before="20" w:line="191" w:lineRule="exact"/>
              <w:ind w:left="22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70B3E46E" w14:textId="4B9A1E44" w:rsidR="00216C09" w:rsidRPr="00F11259" w:rsidRDefault="00AD79E7" w:rsidP="008C29C6">
            <w:pPr>
              <w:pStyle w:val="TableParagraph"/>
              <w:spacing w:before="20" w:line="191" w:lineRule="exact"/>
              <w:ind w:left="25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Ekstruder gul, 4 mm, 15 cm</w:t>
            </w:r>
          </w:p>
        </w:tc>
        <w:tc>
          <w:tcPr>
            <w:tcW w:w="850" w:type="dxa"/>
          </w:tcPr>
          <w:p w14:paraId="404F411A" w14:textId="04EEF882" w:rsidR="00216C09" w:rsidRPr="00F11259" w:rsidRDefault="00B4441E" w:rsidP="008C29C6">
            <w:pPr>
              <w:pStyle w:val="TableParagraph"/>
              <w:spacing w:before="20" w:line="191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3B816713" w14:textId="73B9FCE2" w:rsidR="00216C09" w:rsidRPr="00F11259" w:rsidRDefault="00EF404E" w:rsidP="00F84206">
            <w:pPr>
              <w:pStyle w:val="TableParagraph"/>
              <w:spacing w:before="20" w:line="191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6E5C1B91" w14:textId="71165F42" w:rsidR="00216C09" w:rsidRPr="00F11259" w:rsidRDefault="00F168CB" w:rsidP="00F84206">
            <w:pPr>
              <w:pStyle w:val="TableParagraph"/>
              <w:spacing w:before="20" w:line="191" w:lineRule="exact"/>
              <w:ind w:left="42" w:right="31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5E9A7772" w14:textId="755DB1FB" w:rsidR="00216C09" w:rsidRPr="00F11259" w:rsidRDefault="00026770" w:rsidP="00F84206">
            <w:pPr>
              <w:pStyle w:val="TableParagraph"/>
              <w:spacing w:before="20" w:line="191" w:lineRule="exact"/>
              <w:ind w:left="56" w:right="48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1,20</w:t>
            </w:r>
          </w:p>
        </w:tc>
        <w:tc>
          <w:tcPr>
            <w:tcW w:w="723" w:type="dxa"/>
          </w:tcPr>
          <w:p w14:paraId="66E52E4C" w14:textId="7F5C4656" w:rsidR="00216C09" w:rsidRPr="00F11259" w:rsidRDefault="00EF404E" w:rsidP="00F84206">
            <w:pPr>
              <w:pStyle w:val="TableParagraph"/>
              <w:spacing w:before="20" w:line="191" w:lineRule="exact"/>
              <w:ind w:left="39" w:right="33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012E0A4E" w14:textId="21615A6B" w:rsidR="00216C09" w:rsidRPr="00F11259" w:rsidRDefault="00EF404E" w:rsidP="00F84206">
            <w:pPr>
              <w:pStyle w:val="TableParagraph"/>
              <w:spacing w:before="20" w:line="191" w:lineRule="exact"/>
              <w:ind w:left="17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Plan</w:t>
            </w:r>
          </w:p>
        </w:tc>
      </w:tr>
      <w:tr w:rsidR="00216C09" w:rsidRPr="00914E7A" w14:paraId="49A7629A" w14:textId="77777777" w:rsidTr="00086814">
        <w:trPr>
          <w:trHeight w:val="255"/>
        </w:trPr>
        <w:tc>
          <w:tcPr>
            <w:tcW w:w="1129" w:type="dxa"/>
          </w:tcPr>
          <w:p w14:paraId="7355C1D1" w14:textId="686454C8" w:rsidR="00216C09" w:rsidRPr="00F11259" w:rsidRDefault="00216C09" w:rsidP="008C29C6">
            <w:pPr>
              <w:pStyle w:val="TableParagraph"/>
              <w:spacing w:before="20" w:line="191" w:lineRule="exact"/>
              <w:ind w:left="30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77.45339</w:t>
            </w:r>
          </w:p>
        </w:tc>
        <w:tc>
          <w:tcPr>
            <w:tcW w:w="969" w:type="dxa"/>
          </w:tcPr>
          <w:p w14:paraId="3BF96E28" w14:textId="77777777" w:rsidR="00216C09" w:rsidRPr="00F11259" w:rsidRDefault="00216C09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B03B87D" w14:textId="76ACAA49" w:rsidR="00216C09" w:rsidRPr="00F11259" w:rsidRDefault="00EA00E4" w:rsidP="008C29C6">
            <w:pPr>
              <w:pStyle w:val="TableParagraph"/>
              <w:spacing w:before="20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EG</w:t>
            </w:r>
            <w:r w:rsidR="00EF404E" w:rsidRPr="00F11259">
              <w:rPr>
                <w:sz w:val="17"/>
                <w:szCs w:val="17"/>
              </w:rPr>
              <w:t>40-30</w:t>
            </w:r>
          </w:p>
        </w:tc>
        <w:tc>
          <w:tcPr>
            <w:tcW w:w="952" w:type="dxa"/>
          </w:tcPr>
          <w:p w14:paraId="08C989F3" w14:textId="68728BCD" w:rsidR="00216C09" w:rsidRPr="00F11259" w:rsidRDefault="00EF404E" w:rsidP="00691765">
            <w:pPr>
              <w:pStyle w:val="TableParagraph"/>
              <w:spacing w:before="20" w:line="191" w:lineRule="exact"/>
              <w:ind w:right="18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832" w:type="dxa"/>
          </w:tcPr>
          <w:p w14:paraId="36BDF08A" w14:textId="07E9C0F2" w:rsidR="00216C09" w:rsidRPr="00F11259" w:rsidRDefault="00EA00E4" w:rsidP="00691765">
            <w:pPr>
              <w:pStyle w:val="TableParagraph"/>
              <w:spacing w:before="20" w:line="191" w:lineRule="exact"/>
              <w:ind w:left="22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FC1BFFE" w14:textId="3C238F2F" w:rsidR="00216C09" w:rsidRPr="00F11259" w:rsidRDefault="00AD79E7" w:rsidP="008C29C6">
            <w:pPr>
              <w:pStyle w:val="TableParagraph"/>
              <w:spacing w:before="20" w:line="191" w:lineRule="exact"/>
              <w:ind w:left="25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 xml:space="preserve">Ekstruder gul, 4 mm, </w:t>
            </w:r>
            <w:r w:rsidR="00EA00E4" w:rsidRPr="00F11259">
              <w:rPr>
                <w:w w:val="105"/>
                <w:sz w:val="17"/>
                <w:szCs w:val="17"/>
              </w:rPr>
              <w:t>30 cm</w:t>
            </w:r>
          </w:p>
        </w:tc>
        <w:tc>
          <w:tcPr>
            <w:tcW w:w="850" w:type="dxa"/>
          </w:tcPr>
          <w:p w14:paraId="36EF2F4B" w14:textId="0DA0FE10" w:rsidR="00216C09" w:rsidRPr="00F11259" w:rsidRDefault="00F168CB" w:rsidP="008C29C6">
            <w:pPr>
              <w:pStyle w:val="TableParagraph"/>
              <w:spacing w:before="20" w:line="191" w:lineRule="exact"/>
              <w:ind w:left="68" w:right="52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10F616AF" w14:textId="79459EC9" w:rsidR="00216C09" w:rsidRPr="00F11259" w:rsidRDefault="00EF404E" w:rsidP="00F84206">
            <w:pPr>
              <w:pStyle w:val="TableParagraph"/>
              <w:spacing w:before="20" w:line="191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4BD0E129" w14:textId="35F79CBA" w:rsidR="00216C09" w:rsidRPr="00F11259" w:rsidRDefault="00F168CB" w:rsidP="00F84206">
            <w:pPr>
              <w:pStyle w:val="TableParagraph"/>
              <w:spacing w:before="20" w:line="191" w:lineRule="exact"/>
              <w:ind w:right="31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275AB478" w14:textId="6C9F8D91" w:rsidR="00216C09" w:rsidRPr="00F11259" w:rsidRDefault="00704652" w:rsidP="00F84206">
            <w:pPr>
              <w:pStyle w:val="TableParagraph"/>
              <w:spacing w:before="20" w:line="191" w:lineRule="exact"/>
              <w:ind w:left="56" w:right="48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2,40</w:t>
            </w:r>
          </w:p>
        </w:tc>
        <w:tc>
          <w:tcPr>
            <w:tcW w:w="723" w:type="dxa"/>
          </w:tcPr>
          <w:p w14:paraId="5DCA1983" w14:textId="0FC76C8B" w:rsidR="00216C09" w:rsidRPr="00F11259" w:rsidRDefault="00EF404E" w:rsidP="00F84206">
            <w:pPr>
              <w:pStyle w:val="TableParagraph"/>
              <w:spacing w:before="20" w:line="191" w:lineRule="exact"/>
              <w:ind w:left="39" w:right="33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2D41A017" w14:textId="569EA2FF" w:rsidR="00216C09" w:rsidRPr="00F11259" w:rsidRDefault="00EF404E" w:rsidP="00F84206">
            <w:pPr>
              <w:pStyle w:val="TableParagraph"/>
              <w:spacing w:before="20" w:line="191" w:lineRule="exact"/>
              <w:ind w:left="17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Plan</w:t>
            </w:r>
          </w:p>
        </w:tc>
      </w:tr>
      <w:tr w:rsidR="00914E7A" w:rsidRPr="00914E7A" w14:paraId="012929B6" w14:textId="77777777" w:rsidTr="00086814">
        <w:trPr>
          <w:trHeight w:val="255"/>
        </w:trPr>
        <w:tc>
          <w:tcPr>
            <w:tcW w:w="1129" w:type="dxa"/>
          </w:tcPr>
          <w:p w14:paraId="5DD6FCC0" w14:textId="6A0B1510" w:rsidR="00914E7A" w:rsidRPr="00914E7A" w:rsidRDefault="00914E7A" w:rsidP="008C29C6">
            <w:pPr>
              <w:pStyle w:val="TableParagraph"/>
              <w:spacing w:before="20" w:line="191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77.4541</w:t>
            </w:r>
            <w:r w:rsidR="00144E0C">
              <w:rPr>
                <w:spacing w:val="-2"/>
                <w:w w:val="105"/>
                <w:sz w:val="17"/>
                <w:szCs w:val="17"/>
              </w:rPr>
              <w:t>1</w:t>
            </w:r>
          </w:p>
        </w:tc>
        <w:tc>
          <w:tcPr>
            <w:tcW w:w="969" w:type="dxa"/>
          </w:tcPr>
          <w:p w14:paraId="1BAB291E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105535CC" w14:textId="77777777" w:rsidR="00914E7A" w:rsidRPr="00914E7A" w:rsidRDefault="00914E7A" w:rsidP="008C29C6">
            <w:pPr>
              <w:pStyle w:val="TableParagraph"/>
              <w:spacing w:before="20" w:line="191" w:lineRule="exact"/>
              <w:ind w:left="28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Lf30-</w:t>
            </w:r>
            <w:r w:rsidRPr="00914E7A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2FFD9B0B" w14:textId="77777777" w:rsidR="00914E7A" w:rsidRPr="00914E7A" w:rsidRDefault="00914E7A" w:rsidP="00691765">
            <w:pPr>
              <w:pStyle w:val="TableParagraph"/>
              <w:spacing w:before="20" w:line="191" w:lineRule="exact"/>
              <w:ind w:right="18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0,05</w:t>
            </w:r>
          </w:p>
        </w:tc>
        <w:tc>
          <w:tcPr>
            <w:tcW w:w="832" w:type="dxa"/>
          </w:tcPr>
          <w:p w14:paraId="2F31B6DC" w14:textId="6B2E142A" w:rsidR="00914E7A" w:rsidRPr="00914E7A" w:rsidRDefault="00EA00E4" w:rsidP="00691765">
            <w:pPr>
              <w:pStyle w:val="TableParagraph"/>
              <w:spacing w:before="20" w:line="191" w:lineRule="exact"/>
              <w:ind w:left="22"/>
              <w:jc w:val="center"/>
              <w:rPr>
                <w:sz w:val="17"/>
                <w:szCs w:val="17"/>
              </w:rPr>
            </w:pPr>
            <w:r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2140E2CD" w14:textId="77777777" w:rsidR="00914E7A" w:rsidRPr="00914E7A" w:rsidRDefault="00914E7A" w:rsidP="008C29C6">
            <w:pPr>
              <w:pStyle w:val="TableParagraph"/>
              <w:spacing w:before="20" w:line="191" w:lineRule="exact"/>
              <w:ind w:left="25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Longflex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514993E2" w14:textId="77777777" w:rsidR="00914E7A" w:rsidRPr="00914E7A" w:rsidRDefault="00914E7A" w:rsidP="008C29C6">
            <w:pPr>
              <w:pStyle w:val="TableParagraph"/>
              <w:spacing w:before="20" w:line="191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0EBB34E6" w14:textId="77777777" w:rsidR="00914E7A" w:rsidRPr="00914E7A" w:rsidRDefault="00914E7A" w:rsidP="00F84206">
            <w:pPr>
              <w:pStyle w:val="TableParagraph"/>
              <w:spacing w:before="20" w:line="191" w:lineRule="exact"/>
              <w:ind w:left="23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3EE90F55" w14:textId="77777777" w:rsidR="00914E7A" w:rsidRPr="00914E7A" w:rsidRDefault="00914E7A" w:rsidP="00F84206">
            <w:pPr>
              <w:pStyle w:val="TableParagraph"/>
              <w:spacing w:before="20" w:line="191" w:lineRule="exact"/>
              <w:ind w:left="42" w:right="31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0DFDF710" w14:textId="77777777" w:rsidR="00914E7A" w:rsidRPr="00914E7A" w:rsidRDefault="00914E7A" w:rsidP="00F84206">
            <w:pPr>
              <w:pStyle w:val="TableParagraph"/>
              <w:spacing w:before="20" w:line="191" w:lineRule="exact"/>
              <w:ind w:left="56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723" w:type="dxa"/>
          </w:tcPr>
          <w:p w14:paraId="62FBE9B7" w14:textId="77777777" w:rsidR="00914E7A" w:rsidRPr="00914E7A" w:rsidRDefault="00914E7A" w:rsidP="00F84206">
            <w:pPr>
              <w:pStyle w:val="TableParagraph"/>
              <w:spacing w:before="20" w:line="191" w:lineRule="exact"/>
              <w:ind w:left="39" w:right="33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75420791" w14:textId="77777777" w:rsidR="00914E7A" w:rsidRPr="00914E7A" w:rsidRDefault="00914E7A" w:rsidP="00F84206">
            <w:pPr>
              <w:pStyle w:val="TableParagraph"/>
              <w:spacing w:before="20" w:line="191" w:lineRule="exact"/>
              <w:ind w:left="17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914E7A" w:rsidRPr="00914E7A" w14:paraId="1C8632BA" w14:textId="77777777" w:rsidTr="00086814">
        <w:trPr>
          <w:trHeight w:val="255"/>
        </w:trPr>
        <w:tc>
          <w:tcPr>
            <w:tcW w:w="1129" w:type="dxa"/>
          </w:tcPr>
          <w:p w14:paraId="2331CB1D" w14:textId="4633FF99" w:rsidR="00914E7A" w:rsidRPr="00914E7A" w:rsidRDefault="00914E7A" w:rsidP="008C29C6">
            <w:pPr>
              <w:pStyle w:val="TableParagraph"/>
              <w:spacing w:before="21" w:line="191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77.454</w:t>
            </w:r>
            <w:r w:rsidR="00144E0C">
              <w:rPr>
                <w:spacing w:val="-2"/>
                <w:w w:val="105"/>
                <w:sz w:val="17"/>
                <w:szCs w:val="17"/>
              </w:rPr>
              <w:t>1</w:t>
            </w:r>
            <w:r w:rsidRPr="00914E7A">
              <w:rPr>
                <w:spacing w:val="-2"/>
                <w:w w:val="105"/>
                <w:sz w:val="17"/>
                <w:szCs w:val="17"/>
              </w:rPr>
              <w:t>2</w:t>
            </w:r>
          </w:p>
        </w:tc>
        <w:tc>
          <w:tcPr>
            <w:tcW w:w="969" w:type="dxa"/>
          </w:tcPr>
          <w:p w14:paraId="4849E084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5370A25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28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Lf30-</w:t>
            </w:r>
            <w:r w:rsidRPr="00914E7A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3B8D1C09" w14:textId="77777777" w:rsidR="00914E7A" w:rsidRPr="00914E7A" w:rsidRDefault="00914E7A" w:rsidP="00691765">
            <w:pPr>
              <w:pStyle w:val="TableParagraph"/>
              <w:spacing w:before="21" w:line="191" w:lineRule="exact"/>
              <w:ind w:right="18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0,08</w:t>
            </w:r>
          </w:p>
        </w:tc>
        <w:tc>
          <w:tcPr>
            <w:tcW w:w="832" w:type="dxa"/>
          </w:tcPr>
          <w:p w14:paraId="2F796302" w14:textId="77777777" w:rsidR="00914E7A" w:rsidRPr="00914E7A" w:rsidRDefault="00914E7A" w:rsidP="00691765">
            <w:pPr>
              <w:pStyle w:val="TableParagraph"/>
              <w:spacing w:before="21" w:line="191" w:lineRule="exact"/>
              <w:ind w:left="21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5ED8001E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25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Longflex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15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1F89682D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68" w:right="52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756E41B0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23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21DAF7BF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42" w:right="31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685F2922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56" w:right="48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0,45</w:t>
            </w:r>
          </w:p>
        </w:tc>
        <w:tc>
          <w:tcPr>
            <w:tcW w:w="723" w:type="dxa"/>
          </w:tcPr>
          <w:p w14:paraId="25B9F9E2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39" w:right="3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6AB42898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17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914E7A" w:rsidRPr="00914E7A" w14:paraId="7E10B3A1" w14:textId="77777777" w:rsidTr="00086814">
        <w:trPr>
          <w:trHeight w:val="255"/>
        </w:trPr>
        <w:tc>
          <w:tcPr>
            <w:tcW w:w="1129" w:type="dxa"/>
          </w:tcPr>
          <w:p w14:paraId="6354C570" w14:textId="53E162ED" w:rsidR="00914E7A" w:rsidRPr="00914E7A" w:rsidRDefault="00914E7A" w:rsidP="008C29C6">
            <w:pPr>
              <w:pStyle w:val="TableParagraph"/>
              <w:spacing w:before="21" w:line="191" w:lineRule="exact"/>
              <w:ind w:left="30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77.454</w:t>
            </w:r>
            <w:r w:rsidR="00144E0C">
              <w:rPr>
                <w:spacing w:val="-2"/>
                <w:w w:val="105"/>
                <w:sz w:val="17"/>
                <w:szCs w:val="17"/>
              </w:rPr>
              <w:t>1</w:t>
            </w:r>
            <w:r w:rsidRPr="00914E7A">
              <w:rPr>
                <w:spacing w:val="-2"/>
                <w:w w:val="105"/>
                <w:sz w:val="17"/>
                <w:szCs w:val="17"/>
              </w:rPr>
              <w:t>3</w:t>
            </w:r>
          </w:p>
        </w:tc>
        <w:tc>
          <w:tcPr>
            <w:tcW w:w="969" w:type="dxa"/>
          </w:tcPr>
          <w:p w14:paraId="4627388C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9B12B0C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28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Lf30-</w:t>
            </w:r>
            <w:r w:rsidRPr="00914E7A">
              <w:rPr>
                <w:spacing w:val="-5"/>
                <w:sz w:val="17"/>
                <w:szCs w:val="17"/>
              </w:rPr>
              <w:t>20</w:t>
            </w:r>
          </w:p>
        </w:tc>
        <w:tc>
          <w:tcPr>
            <w:tcW w:w="952" w:type="dxa"/>
          </w:tcPr>
          <w:p w14:paraId="4CCD638B" w14:textId="77777777" w:rsidR="00914E7A" w:rsidRPr="00914E7A" w:rsidRDefault="00914E7A" w:rsidP="00691765">
            <w:pPr>
              <w:pStyle w:val="TableParagraph"/>
              <w:spacing w:before="21" w:line="191" w:lineRule="exact"/>
              <w:ind w:right="19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0,10</w:t>
            </w:r>
          </w:p>
        </w:tc>
        <w:tc>
          <w:tcPr>
            <w:tcW w:w="832" w:type="dxa"/>
          </w:tcPr>
          <w:p w14:paraId="7E70B2D2" w14:textId="77777777" w:rsidR="00914E7A" w:rsidRPr="00914E7A" w:rsidRDefault="00914E7A" w:rsidP="00691765">
            <w:pPr>
              <w:pStyle w:val="TableParagraph"/>
              <w:spacing w:before="21" w:line="191" w:lineRule="exact"/>
              <w:ind w:left="21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4890EA3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24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Longflex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20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59034FDE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68" w:right="53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20</w:t>
            </w:r>
          </w:p>
        </w:tc>
        <w:tc>
          <w:tcPr>
            <w:tcW w:w="1276" w:type="dxa"/>
          </w:tcPr>
          <w:p w14:paraId="6F1BCA84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22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1835261D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42" w:right="32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4A03D943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56" w:right="4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10B2B80F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39" w:right="3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334BCD53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17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914E7A" w:rsidRPr="00914E7A" w14:paraId="12B9F021" w14:textId="77777777" w:rsidTr="00086814">
        <w:trPr>
          <w:trHeight w:val="255"/>
        </w:trPr>
        <w:tc>
          <w:tcPr>
            <w:tcW w:w="1129" w:type="dxa"/>
          </w:tcPr>
          <w:p w14:paraId="61C81675" w14:textId="089D0FD8" w:rsidR="00914E7A" w:rsidRPr="00914E7A" w:rsidRDefault="00914E7A" w:rsidP="008C29C6">
            <w:pPr>
              <w:pStyle w:val="TableParagraph"/>
              <w:spacing w:before="21" w:line="191" w:lineRule="exact"/>
              <w:ind w:left="29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77.454</w:t>
            </w:r>
            <w:r w:rsidR="00144E0C">
              <w:rPr>
                <w:spacing w:val="-2"/>
                <w:w w:val="105"/>
                <w:sz w:val="17"/>
                <w:szCs w:val="17"/>
              </w:rPr>
              <w:t>1</w:t>
            </w:r>
            <w:r w:rsidRPr="00914E7A">
              <w:rPr>
                <w:spacing w:val="-2"/>
                <w:w w:val="105"/>
                <w:sz w:val="17"/>
                <w:szCs w:val="17"/>
              </w:rPr>
              <w:t>4</w:t>
            </w:r>
          </w:p>
        </w:tc>
        <w:tc>
          <w:tcPr>
            <w:tcW w:w="969" w:type="dxa"/>
          </w:tcPr>
          <w:p w14:paraId="541260CB" w14:textId="77777777" w:rsidR="00914E7A" w:rsidRPr="00914E7A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01820DD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28"/>
              <w:rPr>
                <w:sz w:val="17"/>
                <w:szCs w:val="17"/>
              </w:rPr>
            </w:pPr>
            <w:r w:rsidRPr="00914E7A">
              <w:rPr>
                <w:sz w:val="17"/>
                <w:szCs w:val="17"/>
              </w:rPr>
              <w:t>Lf30-</w:t>
            </w:r>
            <w:r w:rsidRPr="00914E7A">
              <w:rPr>
                <w:spacing w:val="-5"/>
                <w:sz w:val="17"/>
                <w:szCs w:val="17"/>
              </w:rPr>
              <w:t>30</w:t>
            </w:r>
          </w:p>
        </w:tc>
        <w:tc>
          <w:tcPr>
            <w:tcW w:w="952" w:type="dxa"/>
          </w:tcPr>
          <w:p w14:paraId="18B1A550" w14:textId="77777777" w:rsidR="00914E7A" w:rsidRPr="00914E7A" w:rsidRDefault="00914E7A" w:rsidP="00691765">
            <w:pPr>
              <w:pStyle w:val="TableParagraph"/>
              <w:spacing w:before="21" w:line="191" w:lineRule="exact"/>
              <w:ind w:right="19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0,15</w:t>
            </w:r>
          </w:p>
        </w:tc>
        <w:tc>
          <w:tcPr>
            <w:tcW w:w="832" w:type="dxa"/>
          </w:tcPr>
          <w:p w14:paraId="721FBE88" w14:textId="77777777" w:rsidR="00914E7A" w:rsidRPr="00914E7A" w:rsidRDefault="00914E7A" w:rsidP="00691765">
            <w:pPr>
              <w:pStyle w:val="TableParagraph"/>
              <w:spacing w:before="21" w:line="191" w:lineRule="exact"/>
              <w:ind w:left="20"/>
              <w:jc w:val="center"/>
              <w:rPr>
                <w:sz w:val="17"/>
                <w:szCs w:val="17"/>
              </w:rPr>
            </w:pPr>
            <w:r w:rsidRPr="00914E7A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46DD6AC1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24"/>
              <w:rPr>
                <w:sz w:val="17"/>
                <w:szCs w:val="17"/>
              </w:rPr>
            </w:pPr>
            <w:r w:rsidRPr="00914E7A">
              <w:rPr>
                <w:w w:val="105"/>
                <w:sz w:val="17"/>
                <w:szCs w:val="17"/>
              </w:rPr>
              <w:t>Longflex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hvit,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mm,</w:t>
            </w:r>
            <w:r w:rsidRPr="00914E7A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w w:val="105"/>
                <w:sz w:val="17"/>
                <w:szCs w:val="17"/>
              </w:rPr>
              <w:t>30</w:t>
            </w:r>
            <w:r w:rsidRPr="00914E7A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914E7A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375557FD" w14:textId="77777777" w:rsidR="00914E7A" w:rsidRPr="00914E7A" w:rsidRDefault="00914E7A" w:rsidP="008C29C6">
            <w:pPr>
              <w:pStyle w:val="TableParagraph"/>
              <w:spacing w:before="21" w:line="191" w:lineRule="exact"/>
              <w:ind w:left="68" w:right="53"/>
              <w:jc w:val="center"/>
              <w:rPr>
                <w:sz w:val="17"/>
                <w:szCs w:val="17"/>
              </w:rPr>
            </w:pPr>
            <w:r w:rsidRPr="00914E7A">
              <w:rPr>
                <w:spacing w:val="-5"/>
                <w:w w:val="105"/>
                <w:sz w:val="17"/>
                <w:szCs w:val="17"/>
              </w:rPr>
              <w:t>30</w:t>
            </w:r>
          </w:p>
        </w:tc>
        <w:tc>
          <w:tcPr>
            <w:tcW w:w="1276" w:type="dxa"/>
          </w:tcPr>
          <w:p w14:paraId="601D51A3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22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5FD1B40D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42" w:right="32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0AF54EC3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56" w:right="49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0,90</w:t>
            </w:r>
          </w:p>
        </w:tc>
        <w:tc>
          <w:tcPr>
            <w:tcW w:w="723" w:type="dxa"/>
          </w:tcPr>
          <w:p w14:paraId="7FDB41DD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39" w:right="34"/>
              <w:jc w:val="center"/>
              <w:rPr>
                <w:sz w:val="17"/>
                <w:szCs w:val="17"/>
              </w:rPr>
            </w:pPr>
            <w:r w:rsidRPr="00914E7A">
              <w:rPr>
                <w:spacing w:val="-4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197AAFE0" w14:textId="77777777" w:rsidR="00914E7A" w:rsidRPr="00914E7A" w:rsidRDefault="00914E7A" w:rsidP="00F84206">
            <w:pPr>
              <w:pStyle w:val="TableParagraph"/>
              <w:spacing w:before="21" w:line="191" w:lineRule="exact"/>
              <w:ind w:left="17"/>
              <w:jc w:val="center"/>
              <w:rPr>
                <w:sz w:val="17"/>
                <w:szCs w:val="17"/>
              </w:rPr>
            </w:pPr>
            <w:r w:rsidRPr="00914E7A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144E0C" w:rsidRPr="00F11259" w14:paraId="1C11E87C" w14:textId="77777777" w:rsidTr="00086814">
        <w:trPr>
          <w:trHeight w:val="255"/>
        </w:trPr>
        <w:tc>
          <w:tcPr>
            <w:tcW w:w="1129" w:type="dxa"/>
          </w:tcPr>
          <w:p w14:paraId="78AED69E" w14:textId="26F2B5F3" w:rsidR="00144E0C" w:rsidRPr="00F11259" w:rsidRDefault="00144E0C" w:rsidP="008C29C6">
            <w:pPr>
              <w:pStyle w:val="TableParagraph"/>
              <w:spacing w:before="21" w:line="191" w:lineRule="exact"/>
              <w:ind w:left="29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lastRenderedPageBreak/>
              <w:t>77.45415</w:t>
            </w:r>
          </w:p>
        </w:tc>
        <w:tc>
          <w:tcPr>
            <w:tcW w:w="969" w:type="dxa"/>
          </w:tcPr>
          <w:p w14:paraId="666C5CEA" w14:textId="77777777" w:rsidR="00144E0C" w:rsidRPr="00F11259" w:rsidRDefault="00144E0C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66355E0A" w14:textId="49DFE3D9" w:rsidR="00144E0C" w:rsidRPr="00F11259" w:rsidRDefault="00383A97" w:rsidP="008C29C6">
            <w:pPr>
              <w:pStyle w:val="TableParagraph"/>
              <w:spacing w:before="21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Lf40-10</w:t>
            </w:r>
          </w:p>
        </w:tc>
        <w:tc>
          <w:tcPr>
            <w:tcW w:w="952" w:type="dxa"/>
          </w:tcPr>
          <w:p w14:paraId="28658817" w14:textId="6437928B" w:rsidR="00144E0C" w:rsidRPr="00F11259" w:rsidRDefault="005D42D1" w:rsidP="00691765">
            <w:pPr>
              <w:pStyle w:val="TableParagraph"/>
              <w:spacing w:before="21" w:line="191" w:lineRule="exact"/>
              <w:ind w:right="18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0,05</w:t>
            </w:r>
          </w:p>
        </w:tc>
        <w:tc>
          <w:tcPr>
            <w:tcW w:w="832" w:type="dxa"/>
          </w:tcPr>
          <w:p w14:paraId="5A22A7C1" w14:textId="54CABF59" w:rsidR="00144E0C" w:rsidRPr="00F11259" w:rsidRDefault="00383A97" w:rsidP="00691765">
            <w:pPr>
              <w:pStyle w:val="TableParagraph"/>
              <w:spacing w:before="21" w:line="191" w:lineRule="exact"/>
              <w:ind w:left="22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7E8A894D" w14:textId="5B3E91FD" w:rsidR="00144E0C" w:rsidRPr="00F11259" w:rsidRDefault="0078092E" w:rsidP="008C29C6">
            <w:pPr>
              <w:pStyle w:val="TableParagraph"/>
              <w:spacing w:before="21" w:line="191" w:lineRule="exact"/>
              <w:ind w:left="25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Longflex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hvit,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4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mm,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="0011527C" w:rsidRPr="00F11259">
              <w:rPr>
                <w:w w:val="105"/>
                <w:sz w:val="17"/>
                <w:szCs w:val="17"/>
              </w:rPr>
              <w:t>1</w:t>
            </w:r>
            <w:r w:rsidRPr="00F11259">
              <w:rPr>
                <w:w w:val="105"/>
                <w:sz w:val="17"/>
                <w:szCs w:val="17"/>
              </w:rPr>
              <w:t>0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23C24849" w14:textId="7C7D18E5" w:rsidR="00144E0C" w:rsidRPr="00F11259" w:rsidRDefault="00982147" w:rsidP="008C29C6">
            <w:pPr>
              <w:pStyle w:val="TableParagraph"/>
              <w:spacing w:before="21" w:line="191" w:lineRule="exact"/>
              <w:ind w:left="68" w:right="51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6F5BCEFD" w14:textId="1F07812E" w:rsidR="00144E0C" w:rsidRPr="00F11259" w:rsidRDefault="00EF4716" w:rsidP="00F84206">
            <w:pPr>
              <w:pStyle w:val="TableParagraph"/>
              <w:spacing w:before="21" w:line="191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3020C223" w14:textId="6F0354C3" w:rsidR="00144E0C" w:rsidRPr="00F11259" w:rsidRDefault="00704652" w:rsidP="00F84206">
            <w:pPr>
              <w:pStyle w:val="TableParagraph"/>
              <w:spacing w:before="21" w:line="191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73C486DD" w14:textId="192AD3E0" w:rsidR="00144E0C" w:rsidRPr="00F11259" w:rsidRDefault="0064016D" w:rsidP="00F84206">
            <w:pPr>
              <w:pStyle w:val="TableParagraph"/>
              <w:spacing w:before="21" w:line="191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0,40</w:t>
            </w:r>
          </w:p>
        </w:tc>
        <w:tc>
          <w:tcPr>
            <w:tcW w:w="723" w:type="dxa"/>
          </w:tcPr>
          <w:p w14:paraId="5576B76F" w14:textId="26348553" w:rsidR="00144E0C" w:rsidRPr="00F11259" w:rsidRDefault="007F33F6" w:rsidP="00F84206">
            <w:pPr>
              <w:pStyle w:val="TableParagraph"/>
              <w:spacing w:before="21" w:line="191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4667ED93" w14:textId="4E6807A5" w:rsidR="00144E0C" w:rsidRPr="00F11259" w:rsidRDefault="007F33F6" w:rsidP="00F84206">
            <w:pPr>
              <w:pStyle w:val="TableParagraph"/>
              <w:spacing w:before="21" w:line="191" w:lineRule="exact"/>
              <w:ind w:left="18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144E0C" w:rsidRPr="00F11259" w14:paraId="4DDD99E6" w14:textId="77777777" w:rsidTr="00086814">
        <w:trPr>
          <w:trHeight w:val="255"/>
        </w:trPr>
        <w:tc>
          <w:tcPr>
            <w:tcW w:w="1129" w:type="dxa"/>
          </w:tcPr>
          <w:p w14:paraId="7610ACD8" w14:textId="7BACAD25" w:rsidR="00144E0C" w:rsidRPr="00F11259" w:rsidRDefault="0078092E" w:rsidP="008C29C6">
            <w:pPr>
              <w:pStyle w:val="TableParagraph"/>
              <w:spacing w:before="21" w:line="191" w:lineRule="exact"/>
              <w:ind w:left="29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77.45416</w:t>
            </w:r>
          </w:p>
        </w:tc>
        <w:tc>
          <w:tcPr>
            <w:tcW w:w="969" w:type="dxa"/>
          </w:tcPr>
          <w:p w14:paraId="78C3C577" w14:textId="77777777" w:rsidR="00144E0C" w:rsidRPr="00F11259" w:rsidRDefault="00144E0C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097B4EC2" w14:textId="2C57DBB1" w:rsidR="00144E0C" w:rsidRPr="00F11259" w:rsidRDefault="00383A97" w:rsidP="008C29C6">
            <w:pPr>
              <w:pStyle w:val="TableParagraph"/>
              <w:spacing w:before="21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Lf40-15</w:t>
            </w:r>
          </w:p>
        </w:tc>
        <w:tc>
          <w:tcPr>
            <w:tcW w:w="952" w:type="dxa"/>
          </w:tcPr>
          <w:p w14:paraId="5A892AF0" w14:textId="1CDFB053" w:rsidR="00144E0C" w:rsidRPr="00F11259" w:rsidRDefault="005D42D1" w:rsidP="00691765">
            <w:pPr>
              <w:pStyle w:val="TableParagraph"/>
              <w:spacing w:before="21" w:line="191" w:lineRule="exact"/>
              <w:ind w:right="18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0,08</w:t>
            </w:r>
          </w:p>
        </w:tc>
        <w:tc>
          <w:tcPr>
            <w:tcW w:w="832" w:type="dxa"/>
          </w:tcPr>
          <w:p w14:paraId="5B411772" w14:textId="3012D131" w:rsidR="00144E0C" w:rsidRPr="00F11259" w:rsidRDefault="00F52B69" w:rsidP="00691765">
            <w:pPr>
              <w:pStyle w:val="TableParagraph"/>
              <w:spacing w:before="21" w:line="191" w:lineRule="exact"/>
              <w:ind w:left="22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B2D5D95" w14:textId="2440CAD8" w:rsidR="00144E0C" w:rsidRPr="00F11259" w:rsidRDefault="0011527C" w:rsidP="008C29C6">
            <w:pPr>
              <w:pStyle w:val="TableParagraph"/>
              <w:spacing w:before="21" w:line="191" w:lineRule="exact"/>
              <w:ind w:left="25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Longflex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hvit,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4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mm,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15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466C0FEB" w14:textId="0319CFD1" w:rsidR="00144E0C" w:rsidRPr="00F11259" w:rsidRDefault="00982147" w:rsidP="008C29C6">
            <w:pPr>
              <w:pStyle w:val="TableParagraph"/>
              <w:spacing w:before="21" w:line="191" w:lineRule="exact"/>
              <w:ind w:left="68" w:right="51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3AAB8EB3" w14:textId="4E1014E8" w:rsidR="00144E0C" w:rsidRPr="00F11259" w:rsidRDefault="00EF4716" w:rsidP="00F84206">
            <w:pPr>
              <w:pStyle w:val="TableParagraph"/>
              <w:spacing w:before="21" w:line="191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628E4B2E" w14:textId="13E7DF60" w:rsidR="00144E0C" w:rsidRPr="00F11259" w:rsidRDefault="00982147" w:rsidP="00F84206">
            <w:pPr>
              <w:pStyle w:val="TableParagraph"/>
              <w:spacing w:before="21" w:line="191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07E721F8" w14:textId="757C33D5" w:rsidR="00144E0C" w:rsidRPr="00F11259" w:rsidRDefault="0064016D" w:rsidP="00F84206">
            <w:pPr>
              <w:pStyle w:val="TableParagraph"/>
              <w:spacing w:before="21" w:line="191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0,60</w:t>
            </w:r>
          </w:p>
        </w:tc>
        <w:tc>
          <w:tcPr>
            <w:tcW w:w="723" w:type="dxa"/>
          </w:tcPr>
          <w:p w14:paraId="490EDD0B" w14:textId="7316697C" w:rsidR="00144E0C" w:rsidRPr="00F11259" w:rsidRDefault="007F33F6" w:rsidP="00F84206">
            <w:pPr>
              <w:pStyle w:val="TableParagraph"/>
              <w:spacing w:before="21" w:line="191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A42C071" w14:textId="468F4011" w:rsidR="00144E0C" w:rsidRPr="00F11259" w:rsidRDefault="007F33F6" w:rsidP="00F84206">
            <w:pPr>
              <w:pStyle w:val="TableParagraph"/>
              <w:spacing w:before="21" w:line="191" w:lineRule="exact"/>
              <w:ind w:left="18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144E0C" w:rsidRPr="00F11259" w14:paraId="28DA0A5A" w14:textId="77777777" w:rsidTr="00086814">
        <w:trPr>
          <w:trHeight w:val="255"/>
        </w:trPr>
        <w:tc>
          <w:tcPr>
            <w:tcW w:w="1129" w:type="dxa"/>
          </w:tcPr>
          <w:p w14:paraId="4965E725" w14:textId="453FBB90" w:rsidR="00144E0C" w:rsidRPr="00F11259" w:rsidRDefault="0078092E" w:rsidP="008C29C6">
            <w:pPr>
              <w:pStyle w:val="TableParagraph"/>
              <w:spacing w:before="21" w:line="191" w:lineRule="exact"/>
              <w:ind w:left="29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77.45417</w:t>
            </w:r>
          </w:p>
        </w:tc>
        <w:tc>
          <w:tcPr>
            <w:tcW w:w="969" w:type="dxa"/>
          </w:tcPr>
          <w:p w14:paraId="65614111" w14:textId="77777777" w:rsidR="00144E0C" w:rsidRPr="00F11259" w:rsidRDefault="00144E0C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5F0A2614" w14:textId="34FC6A11" w:rsidR="00144E0C" w:rsidRPr="00F11259" w:rsidRDefault="00383A97" w:rsidP="008C29C6">
            <w:pPr>
              <w:pStyle w:val="TableParagraph"/>
              <w:spacing w:before="21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Lf40</w:t>
            </w:r>
            <w:r w:rsidR="00EF4716" w:rsidRPr="00F11259">
              <w:rPr>
                <w:sz w:val="17"/>
                <w:szCs w:val="17"/>
              </w:rPr>
              <w:t>-</w:t>
            </w:r>
            <w:r w:rsidR="007F3D1D">
              <w:rPr>
                <w:sz w:val="17"/>
                <w:szCs w:val="17"/>
              </w:rPr>
              <w:t>3</w:t>
            </w:r>
            <w:r w:rsidR="00EF4716" w:rsidRPr="00F11259">
              <w:rPr>
                <w:sz w:val="17"/>
                <w:szCs w:val="17"/>
              </w:rPr>
              <w:t>0</w:t>
            </w:r>
          </w:p>
        </w:tc>
        <w:tc>
          <w:tcPr>
            <w:tcW w:w="952" w:type="dxa"/>
          </w:tcPr>
          <w:p w14:paraId="2363C59A" w14:textId="5C11C5A0" w:rsidR="00144E0C" w:rsidRPr="00F11259" w:rsidRDefault="00982147" w:rsidP="00691765">
            <w:pPr>
              <w:pStyle w:val="TableParagraph"/>
              <w:spacing w:before="21" w:line="191" w:lineRule="exact"/>
              <w:ind w:right="18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0,1</w:t>
            </w:r>
            <w:r w:rsidR="00D206B1">
              <w:rPr>
                <w:spacing w:val="-4"/>
                <w:w w:val="105"/>
                <w:sz w:val="17"/>
                <w:szCs w:val="17"/>
              </w:rPr>
              <w:t>5</w:t>
            </w:r>
          </w:p>
        </w:tc>
        <w:tc>
          <w:tcPr>
            <w:tcW w:w="832" w:type="dxa"/>
          </w:tcPr>
          <w:p w14:paraId="45A073D8" w14:textId="01B7B80F" w:rsidR="00144E0C" w:rsidRPr="00F11259" w:rsidRDefault="00F52B69" w:rsidP="00691765">
            <w:pPr>
              <w:pStyle w:val="TableParagraph"/>
              <w:spacing w:before="21" w:line="191" w:lineRule="exact"/>
              <w:ind w:left="22"/>
              <w:jc w:val="center"/>
              <w:rPr>
                <w:w w:val="103"/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37890993" w14:textId="19000B8C" w:rsidR="00144E0C" w:rsidRPr="00F11259" w:rsidRDefault="0011527C" w:rsidP="008C29C6">
            <w:pPr>
              <w:pStyle w:val="TableParagraph"/>
              <w:spacing w:before="21" w:line="191" w:lineRule="exact"/>
              <w:ind w:left="25"/>
              <w:rPr>
                <w:w w:val="105"/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Longflex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hvit,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4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mm,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="00C1091C" w:rsidRPr="00F11259">
              <w:rPr>
                <w:w w:val="105"/>
                <w:sz w:val="17"/>
                <w:szCs w:val="17"/>
              </w:rPr>
              <w:t>3</w:t>
            </w:r>
            <w:r w:rsidRPr="00F11259">
              <w:rPr>
                <w:w w:val="105"/>
                <w:sz w:val="17"/>
                <w:szCs w:val="17"/>
              </w:rPr>
              <w:t>0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1F4119A8" w14:textId="52A52543" w:rsidR="00144E0C" w:rsidRPr="00F11259" w:rsidRDefault="00D206B1" w:rsidP="008C29C6">
            <w:pPr>
              <w:pStyle w:val="TableParagraph"/>
              <w:spacing w:before="21" w:line="191" w:lineRule="exact"/>
              <w:ind w:left="68" w:right="51"/>
              <w:jc w:val="center"/>
              <w:rPr>
                <w:spacing w:val="-5"/>
                <w:w w:val="105"/>
                <w:sz w:val="17"/>
                <w:szCs w:val="17"/>
              </w:rPr>
            </w:pPr>
            <w:r>
              <w:rPr>
                <w:spacing w:val="-5"/>
                <w:w w:val="105"/>
                <w:sz w:val="17"/>
                <w:szCs w:val="17"/>
              </w:rPr>
              <w:t>3</w:t>
            </w:r>
            <w:r w:rsidR="00982147" w:rsidRPr="00F11259">
              <w:rPr>
                <w:spacing w:val="-5"/>
                <w:w w:val="105"/>
                <w:sz w:val="17"/>
                <w:szCs w:val="17"/>
              </w:rPr>
              <w:t>0</w:t>
            </w:r>
          </w:p>
        </w:tc>
        <w:tc>
          <w:tcPr>
            <w:tcW w:w="1276" w:type="dxa"/>
          </w:tcPr>
          <w:p w14:paraId="1F81FFED" w14:textId="298E4646" w:rsidR="00144E0C" w:rsidRPr="00F11259" w:rsidRDefault="00EF4716" w:rsidP="00F84206">
            <w:pPr>
              <w:pStyle w:val="TableParagraph"/>
              <w:spacing w:before="21" w:line="191" w:lineRule="exact"/>
              <w:ind w:left="23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5943DBEC" w14:textId="2018C24E" w:rsidR="00144E0C" w:rsidRPr="00F11259" w:rsidRDefault="00982147" w:rsidP="00F84206">
            <w:pPr>
              <w:pStyle w:val="TableParagraph"/>
              <w:spacing w:before="21" w:line="191" w:lineRule="exact"/>
              <w:ind w:left="42" w:right="30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4,00</w:t>
            </w:r>
          </w:p>
        </w:tc>
        <w:tc>
          <w:tcPr>
            <w:tcW w:w="709" w:type="dxa"/>
          </w:tcPr>
          <w:p w14:paraId="1B58C8C0" w14:textId="36237142" w:rsidR="00144E0C" w:rsidRPr="00F11259" w:rsidRDefault="0064016D" w:rsidP="00F84206">
            <w:pPr>
              <w:pStyle w:val="TableParagraph"/>
              <w:spacing w:before="21" w:line="191" w:lineRule="exact"/>
              <w:ind w:left="56" w:right="47"/>
              <w:jc w:val="center"/>
              <w:rPr>
                <w:spacing w:val="-4"/>
                <w:w w:val="105"/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1,20</w:t>
            </w:r>
          </w:p>
        </w:tc>
        <w:tc>
          <w:tcPr>
            <w:tcW w:w="723" w:type="dxa"/>
          </w:tcPr>
          <w:p w14:paraId="381A2353" w14:textId="295AB08E" w:rsidR="00144E0C" w:rsidRPr="00F11259" w:rsidRDefault="007F33F6" w:rsidP="00F84206">
            <w:pPr>
              <w:pStyle w:val="TableParagraph"/>
              <w:spacing w:before="21" w:line="191" w:lineRule="exact"/>
              <w:ind w:left="39" w:right="33"/>
              <w:jc w:val="center"/>
              <w:rPr>
                <w:spacing w:val="-5"/>
                <w:w w:val="105"/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Hvit</w:t>
            </w:r>
          </w:p>
        </w:tc>
        <w:tc>
          <w:tcPr>
            <w:tcW w:w="1084" w:type="dxa"/>
          </w:tcPr>
          <w:p w14:paraId="5DC9FC1F" w14:textId="674DAE61" w:rsidR="00144E0C" w:rsidRPr="00F11259" w:rsidRDefault="007F33F6" w:rsidP="00F84206">
            <w:pPr>
              <w:pStyle w:val="TableParagraph"/>
              <w:spacing w:before="21" w:line="191" w:lineRule="exact"/>
              <w:ind w:left="18"/>
              <w:jc w:val="center"/>
              <w:rPr>
                <w:spacing w:val="-2"/>
                <w:w w:val="105"/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914E7A" w:rsidRPr="00F11259" w14:paraId="4B1D6B26" w14:textId="77777777" w:rsidTr="00086814">
        <w:trPr>
          <w:trHeight w:val="255"/>
        </w:trPr>
        <w:tc>
          <w:tcPr>
            <w:tcW w:w="1129" w:type="dxa"/>
          </w:tcPr>
          <w:p w14:paraId="023DEDF8" w14:textId="3BA1E9D8" w:rsidR="00914E7A" w:rsidRPr="00F11259" w:rsidRDefault="00914E7A" w:rsidP="008C29C6">
            <w:pPr>
              <w:pStyle w:val="TableParagraph"/>
              <w:spacing w:before="21" w:line="191" w:lineRule="exact"/>
              <w:ind w:left="29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77.454</w:t>
            </w:r>
            <w:r w:rsidR="0084756E" w:rsidRPr="00F11259">
              <w:rPr>
                <w:spacing w:val="-2"/>
                <w:w w:val="105"/>
                <w:sz w:val="17"/>
                <w:szCs w:val="17"/>
              </w:rPr>
              <w:t>21</w:t>
            </w:r>
          </w:p>
        </w:tc>
        <w:tc>
          <w:tcPr>
            <w:tcW w:w="969" w:type="dxa"/>
          </w:tcPr>
          <w:p w14:paraId="1CDEFD9D" w14:textId="77777777" w:rsidR="00914E7A" w:rsidRPr="00F11259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31B4448F" w14:textId="77777777" w:rsidR="00914E7A" w:rsidRPr="00F11259" w:rsidRDefault="00914E7A" w:rsidP="008C29C6">
            <w:pPr>
              <w:pStyle w:val="TableParagraph"/>
              <w:spacing w:before="21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LfG-30-</w:t>
            </w:r>
            <w:r w:rsidRPr="00F11259">
              <w:rPr>
                <w:spacing w:val="-5"/>
                <w:sz w:val="17"/>
                <w:szCs w:val="17"/>
              </w:rPr>
              <w:t>10</w:t>
            </w:r>
          </w:p>
        </w:tc>
        <w:tc>
          <w:tcPr>
            <w:tcW w:w="952" w:type="dxa"/>
          </w:tcPr>
          <w:p w14:paraId="6BB6E83B" w14:textId="77777777" w:rsidR="00914E7A" w:rsidRPr="00F11259" w:rsidRDefault="00914E7A" w:rsidP="00691765">
            <w:pPr>
              <w:pStyle w:val="TableParagraph"/>
              <w:spacing w:before="21" w:line="191" w:lineRule="exact"/>
              <w:ind w:right="18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0,05</w:t>
            </w:r>
          </w:p>
        </w:tc>
        <w:tc>
          <w:tcPr>
            <w:tcW w:w="832" w:type="dxa"/>
          </w:tcPr>
          <w:p w14:paraId="62F807CF" w14:textId="398724C5" w:rsidR="00914E7A" w:rsidRPr="00F11259" w:rsidRDefault="00F52B69" w:rsidP="00691765">
            <w:pPr>
              <w:pStyle w:val="TableParagraph"/>
              <w:spacing w:before="21" w:line="191" w:lineRule="exact"/>
              <w:ind w:left="22"/>
              <w:jc w:val="center"/>
              <w:rPr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60506B16" w14:textId="77777777" w:rsidR="00914E7A" w:rsidRPr="00F11259" w:rsidRDefault="00914E7A" w:rsidP="008C29C6">
            <w:pPr>
              <w:pStyle w:val="TableParagraph"/>
              <w:spacing w:before="21" w:line="191" w:lineRule="exact"/>
              <w:ind w:left="25"/>
              <w:rPr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Longflex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gul,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3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mm,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10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0829117F" w14:textId="77777777" w:rsidR="00914E7A" w:rsidRPr="00F11259" w:rsidRDefault="00914E7A" w:rsidP="008C29C6">
            <w:pPr>
              <w:pStyle w:val="TableParagraph"/>
              <w:spacing w:before="21" w:line="191" w:lineRule="exact"/>
              <w:ind w:left="68" w:right="51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10</w:t>
            </w:r>
          </w:p>
        </w:tc>
        <w:tc>
          <w:tcPr>
            <w:tcW w:w="1276" w:type="dxa"/>
          </w:tcPr>
          <w:p w14:paraId="2A90FB32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23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170180A3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42" w:right="30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2FB0AE07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56" w:right="4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0,30</w:t>
            </w:r>
          </w:p>
        </w:tc>
        <w:tc>
          <w:tcPr>
            <w:tcW w:w="723" w:type="dxa"/>
          </w:tcPr>
          <w:p w14:paraId="281120F4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39" w:right="33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342A0563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18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914E7A" w:rsidRPr="00F11259" w14:paraId="2394271B" w14:textId="77777777" w:rsidTr="00086814">
        <w:trPr>
          <w:trHeight w:val="255"/>
        </w:trPr>
        <w:tc>
          <w:tcPr>
            <w:tcW w:w="1129" w:type="dxa"/>
          </w:tcPr>
          <w:p w14:paraId="42A475E2" w14:textId="500AA2E7" w:rsidR="00914E7A" w:rsidRPr="00F11259" w:rsidRDefault="00914E7A" w:rsidP="008C29C6">
            <w:pPr>
              <w:pStyle w:val="TableParagraph"/>
              <w:spacing w:before="21" w:line="191" w:lineRule="exact"/>
              <w:ind w:left="29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77.454</w:t>
            </w:r>
            <w:r w:rsidR="0084756E" w:rsidRPr="00F11259">
              <w:rPr>
                <w:spacing w:val="-2"/>
                <w:w w:val="105"/>
                <w:sz w:val="17"/>
                <w:szCs w:val="17"/>
              </w:rPr>
              <w:t>22</w:t>
            </w:r>
          </w:p>
        </w:tc>
        <w:tc>
          <w:tcPr>
            <w:tcW w:w="969" w:type="dxa"/>
          </w:tcPr>
          <w:p w14:paraId="3A4B3A37" w14:textId="77777777" w:rsidR="00914E7A" w:rsidRPr="00F11259" w:rsidRDefault="00914E7A" w:rsidP="008C29C6">
            <w:pPr>
              <w:pStyle w:val="TableParagraph"/>
              <w:spacing w:before="0" w:line="240" w:lineRule="auto"/>
              <w:rPr>
                <w:sz w:val="17"/>
                <w:szCs w:val="17"/>
              </w:rPr>
            </w:pPr>
          </w:p>
        </w:tc>
        <w:tc>
          <w:tcPr>
            <w:tcW w:w="1148" w:type="dxa"/>
          </w:tcPr>
          <w:p w14:paraId="73052505" w14:textId="77777777" w:rsidR="00914E7A" w:rsidRPr="00F11259" w:rsidRDefault="00914E7A" w:rsidP="008C29C6">
            <w:pPr>
              <w:pStyle w:val="TableParagraph"/>
              <w:spacing w:before="21" w:line="191" w:lineRule="exact"/>
              <w:ind w:left="28"/>
              <w:rPr>
                <w:sz w:val="17"/>
                <w:szCs w:val="17"/>
              </w:rPr>
            </w:pPr>
            <w:r w:rsidRPr="00F11259">
              <w:rPr>
                <w:sz w:val="17"/>
                <w:szCs w:val="17"/>
              </w:rPr>
              <w:t>LfG-30-</w:t>
            </w:r>
            <w:r w:rsidRPr="00F11259">
              <w:rPr>
                <w:spacing w:val="-5"/>
                <w:sz w:val="17"/>
                <w:szCs w:val="17"/>
              </w:rPr>
              <w:t>15</w:t>
            </w:r>
          </w:p>
        </w:tc>
        <w:tc>
          <w:tcPr>
            <w:tcW w:w="952" w:type="dxa"/>
          </w:tcPr>
          <w:p w14:paraId="276A373D" w14:textId="77777777" w:rsidR="00914E7A" w:rsidRPr="00F11259" w:rsidRDefault="00914E7A" w:rsidP="00691765">
            <w:pPr>
              <w:pStyle w:val="TableParagraph"/>
              <w:spacing w:before="21" w:line="191" w:lineRule="exact"/>
              <w:ind w:right="18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0,08</w:t>
            </w:r>
          </w:p>
        </w:tc>
        <w:tc>
          <w:tcPr>
            <w:tcW w:w="832" w:type="dxa"/>
          </w:tcPr>
          <w:p w14:paraId="30D5F3E8" w14:textId="1008116E" w:rsidR="00914E7A" w:rsidRPr="00F11259" w:rsidRDefault="00F52B69" w:rsidP="00691765">
            <w:pPr>
              <w:pStyle w:val="TableParagraph"/>
              <w:spacing w:before="21" w:line="191" w:lineRule="exact"/>
              <w:ind w:left="22"/>
              <w:jc w:val="center"/>
              <w:rPr>
                <w:sz w:val="17"/>
                <w:szCs w:val="17"/>
              </w:rPr>
            </w:pPr>
            <w:r w:rsidRPr="00F11259">
              <w:rPr>
                <w:w w:val="103"/>
                <w:sz w:val="17"/>
                <w:szCs w:val="17"/>
              </w:rPr>
              <w:t>m</w:t>
            </w:r>
          </w:p>
        </w:tc>
        <w:tc>
          <w:tcPr>
            <w:tcW w:w="3754" w:type="dxa"/>
          </w:tcPr>
          <w:p w14:paraId="1AFACF78" w14:textId="77777777" w:rsidR="00914E7A" w:rsidRPr="00F11259" w:rsidRDefault="00914E7A" w:rsidP="008C29C6">
            <w:pPr>
              <w:pStyle w:val="TableParagraph"/>
              <w:spacing w:before="21" w:line="191" w:lineRule="exact"/>
              <w:ind w:left="25"/>
              <w:rPr>
                <w:sz w:val="17"/>
                <w:szCs w:val="17"/>
              </w:rPr>
            </w:pPr>
            <w:r w:rsidRPr="00F11259">
              <w:rPr>
                <w:w w:val="105"/>
                <w:sz w:val="17"/>
                <w:szCs w:val="17"/>
              </w:rPr>
              <w:t>Longflex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gul,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3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mm,</w:t>
            </w:r>
            <w:r w:rsidRPr="00F11259">
              <w:rPr>
                <w:spacing w:val="-6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w w:val="105"/>
                <w:sz w:val="17"/>
                <w:szCs w:val="17"/>
              </w:rPr>
              <w:t>15</w:t>
            </w:r>
            <w:r w:rsidRPr="00F11259">
              <w:rPr>
                <w:spacing w:val="-7"/>
                <w:w w:val="105"/>
                <w:sz w:val="17"/>
                <w:szCs w:val="17"/>
              </w:rPr>
              <w:t xml:space="preserve"> </w:t>
            </w:r>
            <w:r w:rsidRPr="00F11259">
              <w:rPr>
                <w:spacing w:val="-5"/>
                <w:w w:val="105"/>
                <w:sz w:val="17"/>
                <w:szCs w:val="17"/>
              </w:rPr>
              <w:t>cm</w:t>
            </w:r>
          </w:p>
        </w:tc>
        <w:tc>
          <w:tcPr>
            <w:tcW w:w="850" w:type="dxa"/>
          </w:tcPr>
          <w:p w14:paraId="22F5ED50" w14:textId="77777777" w:rsidR="00914E7A" w:rsidRPr="00F11259" w:rsidRDefault="00914E7A" w:rsidP="008C29C6">
            <w:pPr>
              <w:pStyle w:val="TableParagraph"/>
              <w:spacing w:before="21" w:line="191" w:lineRule="exact"/>
              <w:ind w:left="68" w:right="51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15</w:t>
            </w:r>
          </w:p>
        </w:tc>
        <w:tc>
          <w:tcPr>
            <w:tcW w:w="1276" w:type="dxa"/>
          </w:tcPr>
          <w:p w14:paraId="4F9DCAD0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23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Ekstrudert</w:t>
            </w:r>
          </w:p>
        </w:tc>
        <w:tc>
          <w:tcPr>
            <w:tcW w:w="992" w:type="dxa"/>
          </w:tcPr>
          <w:p w14:paraId="737A629A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42" w:right="30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3,00</w:t>
            </w:r>
          </w:p>
        </w:tc>
        <w:tc>
          <w:tcPr>
            <w:tcW w:w="709" w:type="dxa"/>
          </w:tcPr>
          <w:p w14:paraId="3925B45E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56" w:right="47"/>
              <w:jc w:val="center"/>
              <w:rPr>
                <w:sz w:val="17"/>
                <w:szCs w:val="17"/>
              </w:rPr>
            </w:pPr>
            <w:r w:rsidRPr="00F11259">
              <w:rPr>
                <w:spacing w:val="-4"/>
                <w:w w:val="105"/>
                <w:sz w:val="17"/>
                <w:szCs w:val="17"/>
              </w:rPr>
              <w:t>0,45</w:t>
            </w:r>
          </w:p>
        </w:tc>
        <w:tc>
          <w:tcPr>
            <w:tcW w:w="723" w:type="dxa"/>
          </w:tcPr>
          <w:p w14:paraId="76854EE4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39" w:right="33"/>
              <w:jc w:val="center"/>
              <w:rPr>
                <w:sz w:val="17"/>
                <w:szCs w:val="17"/>
              </w:rPr>
            </w:pPr>
            <w:r w:rsidRPr="00F11259">
              <w:rPr>
                <w:spacing w:val="-5"/>
                <w:w w:val="105"/>
                <w:sz w:val="17"/>
                <w:szCs w:val="17"/>
              </w:rPr>
              <w:t>Gul</w:t>
            </w:r>
          </w:p>
        </w:tc>
        <w:tc>
          <w:tcPr>
            <w:tcW w:w="1084" w:type="dxa"/>
          </w:tcPr>
          <w:p w14:paraId="73306B60" w14:textId="77777777" w:rsidR="00914E7A" w:rsidRPr="00F11259" w:rsidRDefault="00914E7A" w:rsidP="00F84206">
            <w:pPr>
              <w:pStyle w:val="TableParagraph"/>
              <w:spacing w:before="21" w:line="191" w:lineRule="exact"/>
              <w:ind w:left="18"/>
              <w:jc w:val="center"/>
              <w:rPr>
                <w:sz w:val="17"/>
                <w:szCs w:val="17"/>
              </w:rPr>
            </w:pPr>
            <w:r w:rsidRPr="00F11259">
              <w:rPr>
                <w:spacing w:val="-2"/>
                <w:w w:val="105"/>
                <w:sz w:val="17"/>
                <w:szCs w:val="17"/>
              </w:rPr>
              <w:t>Longflex</w:t>
            </w:r>
          </w:p>
        </w:tc>
      </w:tr>
      <w:tr w:rsidR="00914E7A" w:rsidRPr="00F11259" w14:paraId="314A64C4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46C309EE" w14:textId="42B25DBF" w:rsidR="00914E7A" w:rsidRPr="00F11259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77.454</w:t>
            </w:r>
            <w:r w:rsidR="001D2FEC" w:rsidRPr="00F11259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23</w:t>
            </w:r>
          </w:p>
        </w:tc>
        <w:tc>
          <w:tcPr>
            <w:tcW w:w="969" w:type="dxa"/>
            <w:noWrap/>
            <w:hideMark/>
          </w:tcPr>
          <w:p w14:paraId="4360C76D" w14:textId="77777777" w:rsidR="00914E7A" w:rsidRPr="00F11259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72CF83E0" w14:textId="77777777" w:rsidR="00914E7A" w:rsidRPr="00F11259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LfG-30-30</w:t>
            </w:r>
          </w:p>
        </w:tc>
        <w:tc>
          <w:tcPr>
            <w:tcW w:w="952" w:type="dxa"/>
            <w:noWrap/>
            <w:hideMark/>
          </w:tcPr>
          <w:p w14:paraId="1E031C11" w14:textId="77777777" w:rsidR="00914E7A" w:rsidRPr="00F11259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0,15</w:t>
            </w:r>
          </w:p>
        </w:tc>
        <w:tc>
          <w:tcPr>
            <w:tcW w:w="832" w:type="dxa"/>
            <w:noWrap/>
            <w:hideMark/>
          </w:tcPr>
          <w:p w14:paraId="78587D08" w14:textId="09792275" w:rsidR="00914E7A" w:rsidRPr="00F11259" w:rsidRDefault="001F43C3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75C19955" w14:textId="77777777" w:rsidR="00914E7A" w:rsidRPr="00F11259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 xml:space="preserve">Longflex gul, </w:t>
            </w:r>
            <w:proofErr w:type="gramStart"/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3 mm,</w:t>
            </w:r>
            <w:proofErr w:type="gramEnd"/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 xml:space="preserve"> 30 cm</w:t>
            </w:r>
          </w:p>
        </w:tc>
        <w:tc>
          <w:tcPr>
            <w:tcW w:w="850" w:type="dxa"/>
            <w:noWrap/>
            <w:hideMark/>
          </w:tcPr>
          <w:p w14:paraId="1F2454C8" w14:textId="77777777" w:rsidR="00914E7A" w:rsidRPr="00F11259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30</w:t>
            </w:r>
          </w:p>
        </w:tc>
        <w:tc>
          <w:tcPr>
            <w:tcW w:w="1276" w:type="dxa"/>
            <w:noWrap/>
            <w:hideMark/>
          </w:tcPr>
          <w:p w14:paraId="4FD53CB8" w14:textId="77777777" w:rsidR="00914E7A" w:rsidRPr="00F11259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4287444C" w14:textId="77777777" w:rsidR="00914E7A" w:rsidRPr="00F11259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3,00</w:t>
            </w:r>
          </w:p>
        </w:tc>
        <w:tc>
          <w:tcPr>
            <w:tcW w:w="709" w:type="dxa"/>
            <w:noWrap/>
            <w:hideMark/>
          </w:tcPr>
          <w:p w14:paraId="5A53EF33" w14:textId="77777777" w:rsidR="00914E7A" w:rsidRPr="00F11259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0,90</w:t>
            </w:r>
          </w:p>
        </w:tc>
        <w:tc>
          <w:tcPr>
            <w:tcW w:w="723" w:type="dxa"/>
            <w:noWrap/>
            <w:hideMark/>
          </w:tcPr>
          <w:p w14:paraId="610C5E54" w14:textId="77777777" w:rsidR="00914E7A" w:rsidRPr="00F11259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  <w:hideMark/>
          </w:tcPr>
          <w:p w14:paraId="328B9E73" w14:textId="77777777" w:rsidR="00914E7A" w:rsidRPr="00F11259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Longflex</w:t>
            </w:r>
          </w:p>
        </w:tc>
      </w:tr>
      <w:tr w:rsidR="001D2FEC" w:rsidRPr="00F11259" w14:paraId="1DCDCEE7" w14:textId="77777777" w:rsidTr="00086814">
        <w:trPr>
          <w:trHeight w:val="255"/>
        </w:trPr>
        <w:tc>
          <w:tcPr>
            <w:tcW w:w="1129" w:type="dxa"/>
            <w:noWrap/>
          </w:tcPr>
          <w:p w14:paraId="0892C5A7" w14:textId="04622069" w:rsidR="001D2FEC" w:rsidRPr="00F11259" w:rsidRDefault="001D2FEC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77.45424</w:t>
            </w:r>
          </w:p>
        </w:tc>
        <w:tc>
          <w:tcPr>
            <w:tcW w:w="969" w:type="dxa"/>
            <w:noWrap/>
          </w:tcPr>
          <w:p w14:paraId="01B54A06" w14:textId="77777777" w:rsidR="001D2FEC" w:rsidRPr="00F11259" w:rsidRDefault="001D2FEC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1148" w:type="dxa"/>
            <w:noWrap/>
          </w:tcPr>
          <w:p w14:paraId="22E57E0E" w14:textId="5D80EC08" w:rsidR="001D2FEC" w:rsidRPr="00F11259" w:rsidRDefault="00200CF6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LfG-40-10</w:t>
            </w:r>
          </w:p>
        </w:tc>
        <w:tc>
          <w:tcPr>
            <w:tcW w:w="952" w:type="dxa"/>
            <w:noWrap/>
          </w:tcPr>
          <w:p w14:paraId="5921A991" w14:textId="22BFC404" w:rsidR="001D2FEC" w:rsidRPr="00F11259" w:rsidRDefault="00B42809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0,05</w:t>
            </w:r>
          </w:p>
        </w:tc>
        <w:tc>
          <w:tcPr>
            <w:tcW w:w="832" w:type="dxa"/>
            <w:noWrap/>
          </w:tcPr>
          <w:p w14:paraId="7B72FF48" w14:textId="40F5160A" w:rsidR="001D2FEC" w:rsidRPr="00F11259" w:rsidRDefault="001F43C3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</w:tcPr>
          <w:p w14:paraId="05B864AC" w14:textId="57BFFA4A" w:rsidR="001D2FEC" w:rsidRPr="00F11259" w:rsidRDefault="0018773F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 xml:space="preserve">Longflex gul, </w:t>
            </w:r>
            <w:proofErr w:type="gramStart"/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4 mm,</w:t>
            </w:r>
            <w:proofErr w:type="gramEnd"/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 xml:space="preserve"> 10 cm</w:t>
            </w:r>
          </w:p>
        </w:tc>
        <w:tc>
          <w:tcPr>
            <w:tcW w:w="850" w:type="dxa"/>
            <w:noWrap/>
          </w:tcPr>
          <w:p w14:paraId="0DFAC32C" w14:textId="4577EC27" w:rsidR="001D2FEC" w:rsidRPr="00F11259" w:rsidRDefault="00B42809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10</w:t>
            </w:r>
          </w:p>
        </w:tc>
        <w:tc>
          <w:tcPr>
            <w:tcW w:w="1276" w:type="dxa"/>
            <w:noWrap/>
          </w:tcPr>
          <w:p w14:paraId="681E3AA9" w14:textId="2CF61BF1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</w:tcPr>
          <w:p w14:paraId="6ABD50C4" w14:textId="22AE87CC" w:rsidR="001D2FEC" w:rsidRPr="00F11259" w:rsidRDefault="00B4280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</w:tcPr>
          <w:p w14:paraId="7BD05434" w14:textId="4B08A1BD" w:rsidR="001D2FEC" w:rsidRPr="00F11259" w:rsidRDefault="00217F22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0,40</w:t>
            </w:r>
          </w:p>
        </w:tc>
        <w:tc>
          <w:tcPr>
            <w:tcW w:w="723" w:type="dxa"/>
            <w:noWrap/>
          </w:tcPr>
          <w:p w14:paraId="023B4967" w14:textId="5B2F9170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</w:tcPr>
          <w:p w14:paraId="377BA74C" w14:textId="28EF57E5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Longflex</w:t>
            </w:r>
          </w:p>
        </w:tc>
      </w:tr>
      <w:tr w:rsidR="001D2FEC" w:rsidRPr="00F11259" w14:paraId="5D13ED2E" w14:textId="77777777" w:rsidTr="00086814">
        <w:trPr>
          <w:trHeight w:val="255"/>
        </w:trPr>
        <w:tc>
          <w:tcPr>
            <w:tcW w:w="1129" w:type="dxa"/>
            <w:noWrap/>
          </w:tcPr>
          <w:p w14:paraId="7B87388D" w14:textId="7F5E097D" w:rsidR="001D2FEC" w:rsidRPr="00F11259" w:rsidRDefault="001D2FEC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77.45425</w:t>
            </w:r>
          </w:p>
        </w:tc>
        <w:tc>
          <w:tcPr>
            <w:tcW w:w="969" w:type="dxa"/>
            <w:noWrap/>
          </w:tcPr>
          <w:p w14:paraId="0D9161C0" w14:textId="77777777" w:rsidR="001D2FEC" w:rsidRPr="00F11259" w:rsidRDefault="001D2FEC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1148" w:type="dxa"/>
            <w:noWrap/>
          </w:tcPr>
          <w:p w14:paraId="1D5FC537" w14:textId="39896311" w:rsidR="001D2FEC" w:rsidRPr="00F11259" w:rsidRDefault="00200CF6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LfG-40-15</w:t>
            </w:r>
          </w:p>
        </w:tc>
        <w:tc>
          <w:tcPr>
            <w:tcW w:w="952" w:type="dxa"/>
            <w:noWrap/>
          </w:tcPr>
          <w:p w14:paraId="7E1D86E0" w14:textId="57FE4AAC" w:rsidR="00B42809" w:rsidRPr="00F11259" w:rsidRDefault="00B42809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0,08</w:t>
            </w:r>
          </w:p>
        </w:tc>
        <w:tc>
          <w:tcPr>
            <w:tcW w:w="832" w:type="dxa"/>
            <w:noWrap/>
          </w:tcPr>
          <w:p w14:paraId="4DCC2C8C" w14:textId="793398BD" w:rsidR="001D2FEC" w:rsidRPr="00F11259" w:rsidRDefault="001F43C3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</w:tcPr>
          <w:p w14:paraId="2CD5C35D" w14:textId="1B0E8DB4" w:rsidR="001D2FEC" w:rsidRPr="00F11259" w:rsidRDefault="0018773F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 xml:space="preserve">Longflex gul, </w:t>
            </w:r>
            <w:proofErr w:type="gramStart"/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4 mm,</w:t>
            </w:r>
            <w:proofErr w:type="gramEnd"/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 xml:space="preserve"> </w:t>
            </w:r>
            <w:r w:rsidR="00F52B69"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15</w:t>
            </w:r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 xml:space="preserve"> cm</w:t>
            </w:r>
          </w:p>
        </w:tc>
        <w:tc>
          <w:tcPr>
            <w:tcW w:w="850" w:type="dxa"/>
            <w:noWrap/>
          </w:tcPr>
          <w:p w14:paraId="1FB48BB9" w14:textId="5D972C31" w:rsidR="001D2FEC" w:rsidRPr="00F11259" w:rsidRDefault="00B42809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15</w:t>
            </w:r>
          </w:p>
        </w:tc>
        <w:tc>
          <w:tcPr>
            <w:tcW w:w="1276" w:type="dxa"/>
            <w:noWrap/>
          </w:tcPr>
          <w:p w14:paraId="6C60EFE0" w14:textId="35F1EECD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</w:tcPr>
          <w:p w14:paraId="5DDF6301" w14:textId="5F5024A1" w:rsidR="001D2FEC" w:rsidRPr="00F11259" w:rsidRDefault="00B4280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</w:tcPr>
          <w:p w14:paraId="5DE5F64D" w14:textId="5E2D2FBA" w:rsidR="001D2FEC" w:rsidRPr="00F11259" w:rsidRDefault="00217F22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0,60</w:t>
            </w:r>
          </w:p>
        </w:tc>
        <w:tc>
          <w:tcPr>
            <w:tcW w:w="723" w:type="dxa"/>
            <w:noWrap/>
          </w:tcPr>
          <w:p w14:paraId="5A26D91D" w14:textId="3AE2FF35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</w:tcPr>
          <w:p w14:paraId="1F641204" w14:textId="66271AC5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Longflex</w:t>
            </w:r>
          </w:p>
        </w:tc>
      </w:tr>
      <w:tr w:rsidR="001D2FEC" w:rsidRPr="00914E7A" w14:paraId="605A6103" w14:textId="77777777" w:rsidTr="00086814">
        <w:trPr>
          <w:trHeight w:val="255"/>
        </w:trPr>
        <w:tc>
          <w:tcPr>
            <w:tcW w:w="1129" w:type="dxa"/>
            <w:noWrap/>
          </w:tcPr>
          <w:p w14:paraId="607EF3B9" w14:textId="3FD7BE0D" w:rsidR="001D2FEC" w:rsidRPr="00F11259" w:rsidRDefault="001D2FEC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77.45426</w:t>
            </w:r>
          </w:p>
        </w:tc>
        <w:tc>
          <w:tcPr>
            <w:tcW w:w="969" w:type="dxa"/>
            <w:noWrap/>
          </w:tcPr>
          <w:p w14:paraId="0158DD46" w14:textId="77777777" w:rsidR="001D2FEC" w:rsidRPr="00F11259" w:rsidRDefault="001D2FEC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1148" w:type="dxa"/>
            <w:noWrap/>
          </w:tcPr>
          <w:p w14:paraId="492D6A78" w14:textId="72096088" w:rsidR="001D2FEC" w:rsidRPr="00F11259" w:rsidRDefault="00200CF6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LfG-40-30</w:t>
            </w:r>
          </w:p>
        </w:tc>
        <w:tc>
          <w:tcPr>
            <w:tcW w:w="952" w:type="dxa"/>
            <w:noWrap/>
          </w:tcPr>
          <w:p w14:paraId="6E5A6598" w14:textId="4A355B3D" w:rsidR="001D2FEC" w:rsidRPr="00F11259" w:rsidRDefault="00B42809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0,10</w:t>
            </w:r>
          </w:p>
        </w:tc>
        <w:tc>
          <w:tcPr>
            <w:tcW w:w="832" w:type="dxa"/>
            <w:noWrap/>
          </w:tcPr>
          <w:p w14:paraId="1CF86205" w14:textId="4D30BEA8" w:rsidR="001D2FEC" w:rsidRPr="00F11259" w:rsidRDefault="001F43C3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</w:tcPr>
          <w:p w14:paraId="7FD51F92" w14:textId="0E48C8EF" w:rsidR="001D2FEC" w:rsidRPr="00F11259" w:rsidRDefault="0018773F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 xml:space="preserve">Longflex gul, </w:t>
            </w:r>
            <w:proofErr w:type="gramStart"/>
            <w:r w:rsidR="00F52B69"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4</w:t>
            </w:r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 xml:space="preserve"> mm,</w:t>
            </w:r>
            <w:proofErr w:type="gramEnd"/>
            <w:r w:rsidRPr="00F11259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 xml:space="preserve"> 30 cm</w:t>
            </w:r>
          </w:p>
        </w:tc>
        <w:tc>
          <w:tcPr>
            <w:tcW w:w="850" w:type="dxa"/>
            <w:noWrap/>
          </w:tcPr>
          <w:p w14:paraId="2E29285D" w14:textId="60444C54" w:rsidR="001D2FEC" w:rsidRPr="00F11259" w:rsidRDefault="00B42809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30</w:t>
            </w:r>
          </w:p>
        </w:tc>
        <w:tc>
          <w:tcPr>
            <w:tcW w:w="1276" w:type="dxa"/>
            <w:noWrap/>
          </w:tcPr>
          <w:p w14:paraId="7BFE493B" w14:textId="5C2E5806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</w:tcPr>
          <w:p w14:paraId="654C4748" w14:textId="364DB454" w:rsidR="001D2FEC" w:rsidRPr="00F11259" w:rsidRDefault="00B4280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</w:tcPr>
          <w:p w14:paraId="3A576FE5" w14:textId="24C27CE1" w:rsidR="001D2FEC" w:rsidRPr="00F11259" w:rsidRDefault="00217F22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1,20</w:t>
            </w:r>
          </w:p>
        </w:tc>
        <w:tc>
          <w:tcPr>
            <w:tcW w:w="723" w:type="dxa"/>
            <w:noWrap/>
          </w:tcPr>
          <w:p w14:paraId="476C7CC2" w14:textId="21F8F0B9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</w:tcPr>
          <w:p w14:paraId="27FAECC7" w14:textId="5263D986" w:rsidR="001D2FEC" w:rsidRPr="00F11259" w:rsidRDefault="00F52B69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F11259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Longflex</w:t>
            </w:r>
          </w:p>
        </w:tc>
      </w:tr>
      <w:tr w:rsidR="00914E7A" w:rsidRPr="00914E7A" w14:paraId="26830D17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0E087585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969" w:type="dxa"/>
            <w:noWrap/>
            <w:hideMark/>
          </w:tcPr>
          <w:p w14:paraId="75911946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5A8387D7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952" w:type="dxa"/>
            <w:noWrap/>
            <w:hideMark/>
          </w:tcPr>
          <w:p w14:paraId="02FF353A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832" w:type="dxa"/>
            <w:noWrap/>
            <w:hideMark/>
          </w:tcPr>
          <w:p w14:paraId="13A997B0" w14:textId="30D49E3F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3754" w:type="dxa"/>
            <w:noWrap/>
            <w:hideMark/>
          </w:tcPr>
          <w:p w14:paraId="6C2CF575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13D17507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65835A31" w14:textId="59C89282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992" w:type="dxa"/>
            <w:noWrap/>
            <w:hideMark/>
          </w:tcPr>
          <w:p w14:paraId="7B280308" w14:textId="7EA97624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709" w:type="dxa"/>
            <w:noWrap/>
            <w:hideMark/>
          </w:tcPr>
          <w:p w14:paraId="49094610" w14:textId="46263904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723" w:type="dxa"/>
            <w:noWrap/>
            <w:hideMark/>
          </w:tcPr>
          <w:p w14:paraId="03D1ACE8" w14:textId="436624B2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1084" w:type="dxa"/>
            <w:noWrap/>
            <w:hideMark/>
          </w:tcPr>
          <w:p w14:paraId="1DE2F2A3" w14:textId="409A9D20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</w:tr>
      <w:tr w:rsidR="00914E7A" w:rsidRPr="00914E7A" w14:paraId="2C307E90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0C99F5D6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77.4551</w:t>
            </w:r>
          </w:p>
        </w:tc>
        <w:tc>
          <w:tcPr>
            <w:tcW w:w="969" w:type="dxa"/>
            <w:noWrap/>
            <w:hideMark/>
          </w:tcPr>
          <w:p w14:paraId="0978DB5A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7C83BF8B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Kf30-15</w:t>
            </w:r>
          </w:p>
        </w:tc>
        <w:tc>
          <w:tcPr>
            <w:tcW w:w="952" w:type="dxa"/>
            <w:noWrap/>
            <w:hideMark/>
          </w:tcPr>
          <w:p w14:paraId="65582C02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0,1</w:t>
            </w:r>
          </w:p>
        </w:tc>
        <w:tc>
          <w:tcPr>
            <w:tcW w:w="832" w:type="dxa"/>
            <w:noWrap/>
            <w:hideMark/>
          </w:tcPr>
          <w:p w14:paraId="029D33F4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63DEC858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1/3 hel hvit, 15 cm + 2/3 Longflex hvit, 3 mm, 15 cm</w:t>
            </w:r>
          </w:p>
        </w:tc>
        <w:tc>
          <w:tcPr>
            <w:tcW w:w="850" w:type="dxa"/>
            <w:noWrap/>
            <w:hideMark/>
          </w:tcPr>
          <w:p w14:paraId="74B8B45B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6CEBF679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335B840F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3,00</w:t>
            </w:r>
          </w:p>
        </w:tc>
        <w:tc>
          <w:tcPr>
            <w:tcW w:w="709" w:type="dxa"/>
            <w:noWrap/>
            <w:hideMark/>
          </w:tcPr>
          <w:p w14:paraId="58E5EFEA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0,60</w:t>
            </w:r>
          </w:p>
        </w:tc>
        <w:tc>
          <w:tcPr>
            <w:tcW w:w="723" w:type="dxa"/>
            <w:noWrap/>
            <w:hideMark/>
          </w:tcPr>
          <w:p w14:paraId="0831D441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Hvit</w:t>
            </w:r>
          </w:p>
        </w:tc>
        <w:tc>
          <w:tcPr>
            <w:tcW w:w="1084" w:type="dxa"/>
            <w:noWrap/>
            <w:hideMark/>
          </w:tcPr>
          <w:p w14:paraId="7AA878D5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Kamflex</w:t>
            </w:r>
          </w:p>
        </w:tc>
      </w:tr>
      <w:tr w:rsidR="00914E7A" w:rsidRPr="00914E7A" w14:paraId="6B629917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5B742577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77.4552</w:t>
            </w:r>
          </w:p>
        </w:tc>
        <w:tc>
          <w:tcPr>
            <w:tcW w:w="969" w:type="dxa"/>
            <w:noWrap/>
            <w:hideMark/>
          </w:tcPr>
          <w:p w14:paraId="11CE2731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2CC237ED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Kf30-30</w:t>
            </w:r>
          </w:p>
        </w:tc>
        <w:tc>
          <w:tcPr>
            <w:tcW w:w="952" w:type="dxa"/>
            <w:noWrap/>
            <w:hideMark/>
          </w:tcPr>
          <w:p w14:paraId="31E8509F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0,2</w:t>
            </w:r>
          </w:p>
        </w:tc>
        <w:tc>
          <w:tcPr>
            <w:tcW w:w="832" w:type="dxa"/>
            <w:noWrap/>
            <w:hideMark/>
          </w:tcPr>
          <w:p w14:paraId="3869AF37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4973A77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1/3 hel hvit, 30 cm + 2/3 Longflex hvit, 3 mm, 30 cm</w:t>
            </w:r>
          </w:p>
        </w:tc>
        <w:tc>
          <w:tcPr>
            <w:tcW w:w="850" w:type="dxa"/>
            <w:noWrap/>
            <w:hideMark/>
          </w:tcPr>
          <w:p w14:paraId="74EBB1C7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30</w:t>
            </w:r>
          </w:p>
        </w:tc>
        <w:tc>
          <w:tcPr>
            <w:tcW w:w="1276" w:type="dxa"/>
            <w:noWrap/>
            <w:hideMark/>
          </w:tcPr>
          <w:p w14:paraId="111018AE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318F8894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3,00</w:t>
            </w:r>
          </w:p>
        </w:tc>
        <w:tc>
          <w:tcPr>
            <w:tcW w:w="709" w:type="dxa"/>
            <w:noWrap/>
            <w:hideMark/>
          </w:tcPr>
          <w:p w14:paraId="6A776689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1,20</w:t>
            </w:r>
          </w:p>
        </w:tc>
        <w:tc>
          <w:tcPr>
            <w:tcW w:w="723" w:type="dxa"/>
            <w:noWrap/>
            <w:hideMark/>
          </w:tcPr>
          <w:p w14:paraId="01A58EA2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Hvit</w:t>
            </w:r>
          </w:p>
        </w:tc>
        <w:tc>
          <w:tcPr>
            <w:tcW w:w="1084" w:type="dxa"/>
            <w:noWrap/>
            <w:hideMark/>
          </w:tcPr>
          <w:p w14:paraId="475D8FCD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Kamflex</w:t>
            </w:r>
          </w:p>
        </w:tc>
      </w:tr>
      <w:tr w:rsidR="00914E7A" w:rsidRPr="00914E7A" w14:paraId="311A3BD7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4098090E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77.4553</w:t>
            </w:r>
          </w:p>
        </w:tc>
        <w:tc>
          <w:tcPr>
            <w:tcW w:w="969" w:type="dxa"/>
            <w:noWrap/>
            <w:hideMark/>
          </w:tcPr>
          <w:p w14:paraId="23A0481D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56FB34D6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KfG30-15</w:t>
            </w:r>
          </w:p>
        </w:tc>
        <w:tc>
          <w:tcPr>
            <w:tcW w:w="952" w:type="dxa"/>
            <w:noWrap/>
            <w:hideMark/>
          </w:tcPr>
          <w:p w14:paraId="7E26C756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0,1</w:t>
            </w:r>
          </w:p>
        </w:tc>
        <w:tc>
          <w:tcPr>
            <w:tcW w:w="832" w:type="dxa"/>
            <w:noWrap/>
            <w:hideMark/>
          </w:tcPr>
          <w:p w14:paraId="30BA2707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707809E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val="en-US"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val="en-US" w:eastAsia="nb-NO"/>
              </w:rPr>
              <w:t xml:space="preserve">1/3 </w:t>
            </w:r>
            <w:proofErr w:type="spellStart"/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val="en-US" w:eastAsia="nb-NO"/>
              </w:rPr>
              <w:t>hel</w:t>
            </w:r>
            <w:proofErr w:type="spellEnd"/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val="en-US" w:eastAsia="nb-NO"/>
              </w:rPr>
              <w:t xml:space="preserve"> gul, 15 cm + 2/3 Longflex gul, 3 mm, 15 cm</w:t>
            </w:r>
          </w:p>
        </w:tc>
        <w:tc>
          <w:tcPr>
            <w:tcW w:w="850" w:type="dxa"/>
            <w:noWrap/>
            <w:hideMark/>
          </w:tcPr>
          <w:p w14:paraId="48203B35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178C2FE8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78168DFA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3,00</w:t>
            </w:r>
          </w:p>
        </w:tc>
        <w:tc>
          <w:tcPr>
            <w:tcW w:w="709" w:type="dxa"/>
            <w:noWrap/>
            <w:hideMark/>
          </w:tcPr>
          <w:p w14:paraId="1451A097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0,60</w:t>
            </w:r>
          </w:p>
        </w:tc>
        <w:tc>
          <w:tcPr>
            <w:tcW w:w="723" w:type="dxa"/>
            <w:noWrap/>
            <w:hideMark/>
          </w:tcPr>
          <w:p w14:paraId="1A8A8292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  <w:hideMark/>
          </w:tcPr>
          <w:p w14:paraId="4EBFD9FA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Kamflex</w:t>
            </w:r>
          </w:p>
        </w:tc>
      </w:tr>
      <w:tr w:rsidR="00914E7A" w:rsidRPr="00914E7A" w14:paraId="1E46E50A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56766FC9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77.4554</w:t>
            </w:r>
          </w:p>
        </w:tc>
        <w:tc>
          <w:tcPr>
            <w:tcW w:w="969" w:type="dxa"/>
            <w:noWrap/>
            <w:hideMark/>
          </w:tcPr>
          <w:p w14:paraId="18AB5334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7FA3BBEB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KfG30-30</w:t>
            </w:r>
          </w:p>
        </w:tc>
        <w:tc>
          <w:tcPr>
            <w:tcW w:w="952" w:type="dxa"/>
            <w:noWrap/>
            <w:hideMark/>
          </w:tcPr>
          <w:p w14:paraId="476D11E5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0,2</w:t>
            </w:r>
          </w:p>
        </w:tc>
        <w:tc>
          <w:tcPr>
            <w:tcW w:w="832" w:type="dxa"/>
            <w:noWrap/>
            <w:hideMark/>
          </w:tcPr>
          <w:p w14:paraId="3E544AD8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42C81357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val="en-US"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val="en-US" w:eastAsia="nb-NO"/>
              </w:rPr>
              <w:t xml:space="preserve">1/3 </w:t>
            </w:r>
            <w:proofErr w:type="spellStart"/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val="en-US" w:eastAsia="nb-NO"/>
              </w:rPr>
              <w:t>hel</w:t>
            </w:r>
            <w:proofErr w:type="spellEnd"/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val="en-US" w:eastAsia="nb-NO"/>
              </w:rPr>
              <w:t xml:space="preserve"> gul, 30 cm + 2/3 Longflex gul, 3 mm, 30 cm</w:t>
            </w:r>
          </w:p>
        </w:tc>
        <w:tc>
          <w:tcPr>
            <w:tcW w:w="850" w:type="dxa"/>
            <w:noWrap/>
            <w:hideMark/>
          </w:tcPr>
          <w:p w14:paraId="109AC667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30</w:t>
            </w:r>
          </w:p>
        </w:tc>
        <w:tc>
          <w:tcPr>
            <w:tcW w:w="1276" w:type="dxa"/>
            <w:noWrap/>
            <w:hideMark/>
          </w:tcPr>
          <w:p w14:paraId="1CBA1012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2907544A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3,00</w:t>
            </w:r>
          </w:p>
        </w:tc>
        <w:tc>
          <w:tcPr>
            <w:tcW w:w="709" w:type="dxa"/>
            <w:noWrap/>
            <w:hideMark/>
          </w:tcPr>
          <w:p w14:paraId="193954E1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1,20</w:t>
            </w:r>
          </w:p>
        </w:tc>
        <w:tc>
          <w:tcPr>
            <w:tcW w:w="723" w:type="dxa"/>
            <w:noWrap/>
            <w:hideMark/>
          </w:tcPr>
          <w:p w14:paraId="477A05D8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  <w:hideMark/>
          </w:tcPr>
          <w:p w14:paraId="2F3EFB99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Kamflex</w:t>
            </w:r>
          </w:p>
        </w:tc>
      </w:tr>
      <w:tr w:rsidR="00914E7A" w:rsidRPr="00914E7A" w14:paraId="4E434CC1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20CD7CE9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969" w:type="dxa"/>
            <w:noWrap/>
            <w:hideMark/>
          </w:tcPr>
          <w:p w14:paraId="063DCD0A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0BEFBCAC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952" w:type="dxa"/>
            <w:noWrap/>
            <w:hideMark/>
          </w:tcPr>
          <w:p w14:paraId="0725C344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832" w:type="dxa"/>
            <w:noWrap/>
            <w:hideMark/>
          </w:tcPr>
          <w:p w14:paraId="4EC0C4B2" w14:textId="77E41AD8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3754" w:type="dxa"/>
            <w:noWrap/>
            <w:hideMark/>
          </w:tcPr>
          <w:p w14:paraId="5446B4F5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850" w:type="dxa"/>
            <w:noWrap/>
            <w:hideMark/>
          </w:tcPr>
          <w:p w14:paraId="3799021B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03F29D41" w14:textId="068AB403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992" w:type="dxa"/>
            <w:noWrap/>
            <w:hideMark/>
          </w:tcPr>
          <w:p w14:paraId="0D87791E" w14:textId="12289356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709" w:type="dxa"/>
            <w:noWrap/>
            <w:hideMark/>
          </w:tcPr>
          <w:p w14:paraId="213E37B6" w14:textId="39A8FF38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723" w:type="dxa"/>
            <w:noWrap/>
            <w:hideMark/>
          </w:tcPr>
          <w:p w14:paraId="6AEC035A" w14:textId="2353CAEE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  <w:tc>
          <w:tcPr>
            <w:tcW w:w="1084" w:type="dxa"/>
            <w:noWrap/>
            <w:hideMark/>
          </w:tcPr>
          <w:p w14:paraId="7B498369" w14:textId="609CE02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</w:p>
        </w:tc>
      </w:tr>
      <w:tr w:rsidR="00914E7A" w:rsidRPr="00914E7A" w14:paraId="704980B4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06E45A77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77.4561</w:t>
            </w:r>
          </w:p>
        </w:tc>
        <w:tc>
          <w:tcPr>
            <w:tcW w:w="969" w:type="dxa"/>
            <w:noWrap/>
            <w:hideMark/>
          </w:tcPr>
          <w:p w14:paraId="016F2C40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21013C6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Dr40-10</w:t>
            </w:r>
          </w:p>
        </w:tc>
        <w:tc>
          <w:tcPr>
            <w:tcW w:w="952" w:type="dxa"/>
            <w:noWrap/>
            <w:hideMark/>
          </w:tcPr>
          <w:p w14:paraId="47767117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0,1</w:t>
            </w:r>
          </w:p>
        </w:tc>
        <w:tc>
          <w:tcPr>
            <w:tcW w:w="832" w:type="dxa"/>
            <w:noWrap/>
            <w:hideMark/>
          </w:tcPr>
          <w:p w14:paraId="25DD5D81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3858ED70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Dråpeflex hvit, 10 cm</w:t>
            </w:r>
          </w:p>
        </w:tc>
        <w:tc>
          <w:tcPr>
            <w:tcW w:w="850" w:type="dxa"/>
            <w:noWrap/>
            <w:hideMark/>
          </w:tcPr>
          <w:p w14:paraId="4699B7C8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10</w:t>
            </w:r>
          </w:p>
        </w:tc>
        <w:tc>
          <w:tcPr>
            <w:tcW w:w="1276" w:type="dxa"/>
            <w:noWrap/>
            <w:hideMark/>
          </w:tcPr>
          <w:p w14:paraId="122C422F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46F3C656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  <w:hideMark/>
          </w:tcPr>
          <w:p w14:paraId="110CB31A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0,55</w:t>
            </w:r>
          </w:p>
        </w:tc>
        <w:tc>
          <w:tcPr>
            <w:tcW w:w="723" w:type="dxa"/>
            <w:noWrap/>
            <w:hideMark/>
          </w:tcPr>
          <w:p w14:paraId="2F3FA877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Hvit</w:t>
            </w:r>
          </w:p>
        </w:tc>
        <w:tc>
          <w:tcPr>
            <w:tcW w:w="1084" w:type="dxa"/>
            <w:noWrap/>
            <w:hideMark/>
          </w:tcPr>
          <w:p w14:paraId="382EA3AA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Dråper</w:t>
            </w:r>
          </w:p>
        </w:tc>
      </w:tr>
      <w:tr w:rsidR="00914E7A" w:rsidRPr="00914E7A" w14:paraId="20689C5A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4EDB725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77.4562</w:t>
            </w:r>
          </w:p>
        </w:tc>
        <w:tc>
          <w:tcPr>
            <w:tcW w:w="969" w:type="dxa"/>
            <w:noWrap/>
            <w:hideMark/>
          </w:tcPr>
          <w:p w14:paraId="53BDBA96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30ABDD91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Dr40-15</w:t>
            </w:r>
          </w:p>
        </w:tc>
        <w:tc>
          <w:tcPr>
            <w:tcW w:w="952" w:type="dxa"/>
            <w:noWrap/>
            <w:hideMark/>
          </w:tcPr>
          <w:p w14:paraId="4C5FCBAE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0,15</w:t>
            </w:r>
          </w:p>
        </w:tc>
        <w:tc>
          <w:tcPr>
            <w:tcW w:w="832" w:type="dxa"/>
            <w:noWrap/>
            <w:hideMark/>
          </w:tcPr>
          <w:p w14:paraId="1215C168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67A97B89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Dråpeflex hvit, 15 cm</w:t>
            </w:r>
          </w:p>
        </w:tc>
        <w:tc>
          <w:tcPr>
            <w:tcW w:w="850" w:type="dxa"/>
            <w:noWrap/>
            <w:hideMark/>
          </w:tcPr>
          <w:p w14:paraId="6BF51EEB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35B009A5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3D6EC48D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  <w:hideMark/>
          </w:tcPr>
          <w:p w14:paraId="5D77253F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0,83</w:t>
            </w:r>
          </w:p>
        </w:tc>
        <w:tc>
          <w:tcPr>
            <w:tcW w:w="723" w:type="dxa"/>
            <w:noWrap/>
            <w:hideMark/>
          </w:tcPr>
          <w:p w14:paraId="3EDCBB6D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Hvit</w:t>
            </w:r>
          </w:p>
        </w:tc>
        <w:tc>
          <w:tcPr>
            <w:tcW w:w="1084" w:type="dxa"/>
            <w:noWrap/>
            <w:hideMark/>
          </w:tcPr>
          <w:p w14:paraId="350F20C3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Dråper</w:t>
            </w:r>
          </w:p>
        </w:tc>
      </w:tr>
      <w:tr w:rsidR="00914E7A" w:rsidRPr="00914E7A" w14:paraId="6E806398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6842F56B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77.4563</w:t>
            </w:r>
          </w:p>
        </w:tc>
        <w:tc>
          <w:tcPr>
            <w:tcW w:w="969" w:type="dxa"/>
            <w:noWrap/>
            <w:hideMark/>
          </w:tcPr>
          <w:p w14:paraId="6BCE0A12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5A654C9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Dr40-20</w:t>
            </w:r>
          </w:p>
        </w:tc>
        <w:tc>
          <w:tcPr>
            <w:tcW w:w="952" w:type="dxa"/>
            <w:noWrap/>
            <w:hideMark/>
          </w:tcPr>
          <w:p w14:paraId="7B377CF0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0,2</w:t>
            </w:r>
          </w:p>
        </w:tc>
        <w:tc>
          <w:tcPr>
            <w:tcW w:w="832" w:type="dxa"/>
            <w:noWrap/>
            <w:hideMark/>
          </w:tcPr>
          <w:p w14:paraId="1AC105B7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7A05012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Dråpeflex hvit, 20 cm</w:t>
            </w:r>
          </w:p>
        </w:tc>
        <w:tc>
          <w:tcPr>
            <w:tcW w:w="850" w:type="dxa"/>
            <w:noWrap/>
            <w:hideMark/>
          </w:tcPr>
          <w:p w14:paraId="2D099CBE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20</w:t>
            </w:r>
          </w:p>
        </w:tc>
        <w:tc>
          <w:tcPr>
            <w:tcW w:w="1276" w:type="dxa"/>
            <w:noWrap/>
            <w:hideMark/>
          </w:tcPr>
          <w:p w14:paraId="64CEF6C5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72DDC3EC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  <w:hideMark/>
          </w:tcPr>
          <w:p w14:paraId="40B22534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1,10</w:t>
            </w:r>
          </w:p>
        </w:tc>
        <w:tc>
          <w:tcPr>
            <w:tcW w:w="723" w:type="dxa"/>
            <w:noWrap/>
            <w:hideMark/>
          </w:tcPr>
          <w:p w14:paraId="0D4A0819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Hvit</w:t>
            </w:r>
          </w:p>
        </w:tc>
        <w:tc>
          <w:tcPr>
            <w:tcW w:w="1084" w:type="dxa"/>
            <w:noWrap/>
            <w:hideMark/>
          </w:tcPr>
          <w:p w14:paraId="6C255024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Dråper</w:t>
            </w:r>
          </w:p>
        </w:tc>
      </w:tr>
      <w:tr w:rsidR="00914E7A" w:rsidRPr="00914E7A" w14:paraId="6DD08E03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4E79BB6C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77.4564</w:t>
            </w:r>
          </w:p>
        </w:tc>
        <w:tc>
          <w:tcPr>
            <w:tcW w:w="969" w:type="dxa"/>
            <w:noWrap/>
            <w:hideMark/>
          </w:tcPr>
          <w:p w14:paraId="2F180C28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48971FEA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Dr40-30</w:t>
            </w:r>
          </w:p>
        </w:tc>
        <w:tc>
          <w:tcPr>
            <w:tcW w:w="952" w:type="dxa"/>
            <w:noWrap/>
            <w:hideMark/>
          </w:tcPr>
          <w:p w14:paraId="68B0357D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0,3</w:t>
            </w:r>
          </w:p>
        </w:tc>
        <w:tc>
          <w:tcPr>
            <w:tcW w:w="832" w:type="dxa"/>
            <w:noWrap/>
            <w:hideMark/>
          </w:tcPr>
          <w:p w14:paraId="4B00E250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7BF6F219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Dråpeflex hvit, 30 cm</w:t>
            </w:r>
          </w:p>
        </w:tc>
        <w:tc>
          <w:tcPr>
            <w:tcW w:w="850" w:type="dxa"/>
            <w:noWrap/>
            <w:hideMark/>
          </w:tcPr>
          <w:p w14:paraId="4BB29D85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30</w:t>
            </w:r>
          </w:p>
        </w:tc>
        <w:tc>
          <w:tcPr>
            <w:tcW w:w="1276" w:type="dxa"/>
            <w:noWrap/>
            <w:hideMark/>
          </w:tcPr>
          <w:p w14:paraId="1E51DBA6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45642B19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  <w:hideMark/>
          </w:tcPr>
          <w:p w14:paraId="2ED635F9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1,65</w:t>
            </w:r>
          </w:p>
        </w:tc>
        <w:tc>
          <w:tcPr>
            <w:tcW w:w="723" w:type="dxa"/>
            <w:noWrap/>
            <w:hideMark/>
          </w:tcPr>
          <w:p w14:paraId="6AE16DC4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Hvit</w:t>
            </w:r>
          </w:p>
        </w:tc>
        <w:tc>
          <w:tcPr>
            <w:tcW w:w="1084" w:type="dxa"/>
            <w:noWrap/>
            <w:hideMark/>
          </w:tcPr>
          <w:p w14:paraId="653CF003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Dråper</w:t>
            </w:r>
          </w:p>
        </w:tc>
      </w:tr>
      <w:tr w:rsidR="00914E7A" w:rsidRPr="00914E7A" w14:paraId="027BC764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74E4EAA5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77.4565</w:t>
            </w:r>
          </w:p>
        </w:tc>
        <w:tc>
          <w:tcPr>
            <w:tcW w:w="969" w:type="dxa"/>
            <w:noWrap/>
            <w:hideMark/>
          </w:tcPr>
          <w:p w14:paraId="0D0AA8F7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6D00CA4B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DrG40-10</w:t>
            </w:r>
          </w:p>
        </w:tc>
        <w:tc>
          <w:tcPr>
            <w:tcW w:w="952" w:type="dxa"/>
            <w:noWrap/>
            <w:hideMark/>
          </w:tcPr>
          <w:p w14:paraId="525D92C9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0,1</w:t>
            </w:r>
          </w:p>
        </w:tc>
        <w:tc>
          <w:tcPr>
            <w:tcW w:w="832" w:type="dxa"/>
            <w:noWrap/>
            <w:hideMark/>
          </w:tcPr>
          <w:p w14:paraId="6AD50674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09657D64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Dråpeflex gul, 10 cm</w:t>
            </w:r>
          </w:p>
        </w:tc>
        <w:tc>
          <w:tcPr>
            <w:tcW w:w="850" w:type="dxa"/>
            <w:noWrap/>
            <w:hideMark/>
          </w:tcPr>
          <w:p w14:paraId="15881283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10</w:t>
            </w:r>
          </w:p>
        </w:tc>
        <w:tc>
          <w:tcPr>
            <w:tcW w:w="1276" w:type="dxa"/>
            <w:noWrap/>
            <w:hideMark/>
          </w:tcPr>
          <w:p w14:paraId="203AF360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10975DCE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  <w:hideMark/>
          </w:tcPr>
          <w:p w14:paraId="19F65698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0,55</w:t>
            </w:r>
          </w:p>
        </w:tc>
        <w:tc>
          <w:tcPr>
            <w:tcW w:w="723" w:type="dxa"/>
            <w:noWrap/>
            <w:hideMark/>
          </w:tcPr>
          <w:p w14:paraId="1A64C5E2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  <w:hideMark/>
          </w:tcPr>
          <w:p w14:paraId="27083F94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Dråper</w:t>
            </w:r>
          </w:p>
        </w:tc>
      </w:tr>
      <w:tr w:rsidR="00914E7A" w:rsidRPr="00914E7A" w14:paraId="54917BC7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619D0AC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77.4566</w:t>
            </w:r>
          </w:p>
        </w:tc>
        <w:tc>
          <w:tcPr>
            <w:tcW w:w="969" w:type="dxa"/>
            <w:noWrap/>
            <w:hideMark/>
          </w:tcPr>
          <w:p w14:paraId="60B2C6F6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4587C055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DrG40-15</w:t>
            </w:r>
          </w:p>
        </w:tc>
        <w:tc>
          <w:tcPr>
            <w:tcW w:w="952" w:type="dxa"/>
            <w:noWrap/>
            <w:hideMark/>
          </w:tcPr>
          <w:p w14:paraId="03EA451D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0,15</w:t>
            </w:r>
          </w:p>
        </w:tc>
        <w:tc>
          <w:tcPr>
            <w:tcW w:w="832" w:type="dxa"/>
            <w:noWrap/>
            <w:hideMark/>
          </w:tcPr>
          <w:p w14:paraId="4D6A20E8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7B7D4709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Dråpeflex gul, 15 cm</w:t>
            </w:r>
          </w:p>
        </w:tc>
        <w:tc>
          <w:tcPr>
            <w:tcW w:w="850" w:type="dxa"/>
            <w:noWrap/>
            <w:hideMark/>
          </w:tcPr>
          <w:p w14:paraId="101B0D8C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15</w:t>
            </w:r>
          </w:p>
        </w:tc>
        <w:tc>
          <w:tcPr>
            <w:tcW w:w="1276" w:type="dxa"/>
            <w:noWrap/>
            <w:hideMark/>
          </w:tcPr>
          <w:p w14:paraId="78E36F46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4830D235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  <w:hideMark/>
          </w:tcPr>
          <w:p w14:paraId="13FD05D0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0,83</w:t>
            </w:r>
          </w:p>
        </w:tc>
        <w:tc>
          <w:tcPr>
            <w:tcW w:w="723" w:type="dxa"/>
            <w:noWrap/>
            <w:hideMark/>
          </w:tcPr>
          <w:p w14:paraId="6CD4A5C5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  <w:hideMark/>
          </w:tcPr>
          <w:p w14:paraId="34E87306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Dråper</w:t>
            </w:r>
          </w:p>
        </w:tc>
      </w:tr>
      <w:tr w:rsidR="00914E7A" w:rsidRPr="00914E7A" w14:paraId="42EE0B68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6C466FE2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77.4567</w:t>
            </w:r>
          </w:p>
        </w:tc>
        <w:tc>
          <w:tcPr>
            <w:tcW w:w="969" w:type="dxa"/>
            <w:noWrap/>
            <w:hideMark/>
          </w:tcPr>
          <w:p w14:paraId="653F353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44E8C85C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DrG40-30</w:t>
            </w:r>
          </w:p>
        </w:tc>
        <w:tc>
          <w:tcPr>
            <w:tcW w:w="952" w:type="dxa"/>
            <w:noWrap/>
            <w:hideMark/>
          </w:tcPr>
          <w:p w14:paraId="315B3B4D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0,3</w:t>
            </w:r>
          </w:p>
        </w:tc>
        <w:tc>
          <w:tcPr>
            <w:tcW w:w="832" w:type="dxa"/>
            <w:noWrap/>
            <w:hideMark/>
          </w:tcPr>
          <w:p w14:paraId="13FED690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327A00C5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5"/>
                <w:sz w:val="17"/>
                <w:szCs w:val="17"/>
                <w:lang w:eastAsia="nb-NO"/>
              </w:rPr>
              <w:t>Dråpeflex gul, 30 cm</w:t>
            </w:r>
          </w:p>
        </w:tc>
        <w:tc>
          <w:tcPr>
            <w:tcW w:w="850" w:type="dxa"/>
            <w:noWrap/>
            <w:hideMark/>
          </w:tcPr>
          <w:p w14:paraId="0D7C50B9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30</w:t>
            </w:r>
          </w:p>
        </w:tc>
        <w:tc>
          <w:tcPr>
            <w:tcW w:w="1276" w:type="dxa"/>
            <w:noWrap/>
            <w:hideMark/>
          </w:tcPr>
          <w:p w14:paraId="753183CC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079A2AF7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4,00</w:t>
            </w:r>
          </w:p>
        </w:tc>
        <w:tc>
          <w:tcPr>
            <w:tcW w:w="709" w:type="dxa"/>
            <w:noWrap/>
            <w:hideMark/>
          </w:tcPr>
          <w:p w14:paraId="406EF0F7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1,65</w:t>
            </w:r>
          </w:p>
        </w:tc>
        <w:tc>
          <w:tcPr>
            <w:tcW w:w="723" w:type="dxa"/>
            <w:noWrap/>
            <w:hideMark/>
          </w:tcPr>
          <w:p w14:paraId="7B1F0626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  <w:hideMark/>
          </w:tcPr>
          <w:p w14:paraId="703BD883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Dråper</w:t>
            </w:r>
          </w:p>
        </w:tc>
      </w:tr>
      <w:tr w:rsidR="00914E7A" w:rsidRPr="00914E7A" w14:paraId="61155A26" w14:textId="77777777" w:rsidTr="00086814">
        <w:trPr>
          <w:trHeight w:val="255"/>
        </w:trPr>
        <w:tc>
          <w:tcPr>
            <w:tcW w:w="1129" w:type="dxa"/>
            <w:noWrap/>
            <w:hideMark/>
          </w:tcPr>
          <w:p w14:paraId="41386B53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77.4581</w:t>
            </w:r>
          </w:p>
        </w:tc>
        <w:tc>
          <w:tcPr>
            <w:tcW w:w="969" w:type="dxa"/>
            <w:noWrap/>
            <w:hideMark/>
          </w:tcPr>
          <w:p w14:paraId="2C7A2120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 </w:t>
            </w:r>
          </w:p>
        </w:tc>
        <w:tc>
          <w:tcPr>
            <w:tcW w:w="1148" w:type="dxa"/>
            <w:noWrap/>
            <w:hideMark/>
          </w:tcPr>
          <w:p w14:paraId="64559786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  <w:t>Esev30-10</w:t>
            </w:r>
          </w:p>
        </w:tc>
        <w:tc>
          <w:tcPr>
            <w:tcW w:w="952" w:type="dxa"/>
            <w:noWrap/>
            <w:hideMark/>
          </w:tcPr>
          <w:p w14:paraId="42A2D3C9" w14:textId="77777777" w:rsidR="00914E7A" w:rsidRPr="00914E7A" w:rsidRDefault="00914E7A" w:rsidP="00691765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0,1</w:t>
            </w:r>
          </w:p>
        </w:tc>
        <w:tc>
          <w:tcPr>
            <w:tcW w:w="832" w:type="dxa"/>
            <w:noWrap/>
            <w:hideMark/>
          </w:tcPr>
          <w:p w14:paraId="7BA39344" w14:textId="77777777" w:rsidR="00914E7A" w:rsidRPr="00914E7A" w:rsidRDefault="00914E7A" w:rsidP="00691765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w w:val="103"/>
                <w:sz w:val="17"/>
                <w:szCs w:val="17"/>
                <w:lang w:eastAsia="nb-NO"/>
              </w:rPr>
              <w:t>m</w:t>
            </w:r>
          </w:p>
        </w:tc>
        <w:tc>
          <w:tcPr>
            <w:tcW w:w="3754" w:type="dxa"/>
            <w:noWrap/>
            <w:hideMark/>
          </w:tcPr>
          <w:p w14:paraId="4D55A252" w14:textId="77777777" w:rsidR="00914E7A" w:rsidRPr="00914E7A" w:rsidRDefault="00914E7A" w:rsidP="008C29C6">
            <w:pPr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Sykkelekspress Ekstruder gul, 3mm, 10 cm</w:t>
            </w:r>
          </w:p>
        </w:tc>
        <w:tc>
          <w:tcPr>
            <w:tcW w:w="850" w:type="dxa"/>
            <w:noWrap/>
            <w:hideMark/>
          </w:tcPr>
          <w:p w14:paraId="6940FF20" w14:textId="77777777" w:rsidR="00914E7A" w:rsidRPr="00914E7A" w:rsidRDefault="00914E7A" w:rsidP="008C29C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10</w:t>
            </w:r>
          </w:p>
        </w:tc>
        <w:tc>
          <w:tcPr>
            <w:tcW w:w="1276" w:type="dxa"/>
            <w:noWrap/>
            <w:hideMark/>
          </w:tcPr>
          <w:p w14:paraId="7D885892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2"/>
                <w:w w:val="105"/>
                <w:sz w:val="17"/>
                <w:szCs w:val="17"/>
                <w:lang w:eastAsia="nb-NO"/>
              </w:rPr>
              <w:t>Ekstrudert</w:t>
            </w:r>
          </w:p>
        </w:tc>
        <w:tc>
          <w:tcPr>
            <w:tcW w:w="992" w:type="dxa"/>
            <w:noWrap/>
            <w:hideMark/>
          </w:tcPr>
          <w:p w14:paraId="72BAD318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3,00</w:t>
            </w:r>
          </w:p>
        </w:tc>
        <w:tc>
          <w:tcPr>
            <w:tcW w:w="709" w:type="dxa"/>
            <w:noWrap/>
            <w:hideMark/>
          </w:tcPr>
          <w:p w14:paraId="04413BE1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0,60</w:t>
            </w:r>
          </w:p>
        </w:tc>
        <w:tc>
          <w:tcPr>
            <w:tcW w:w="723" w:type="dxa"/>
            <w:noWrap/>
            <w:hideMark/>
          </w:tcPr>
          <w:p w14:paraId="55A2D977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5"/>
                <w:w w:val="105"/>
                <w:sz w:val="17"/>
                <w:szCs w:val="17"/>
                <w:lang w:eastAsia="nb-NO"/>
              </w:rPr>
              <w:t>Gul</w:t>
            </w:r>
          </w:p>
        </w:tc>
        <w:tc>
          <w:tcPr>
            <w:tcW w:w="1084" w:type="dxa"/>
            <w:noWrap/>
            <w:hideMark/>
          </w:tcPr>
          <w:p w14:paraId="637D82F2" w14:textId="77777777" w:rsidR="00914E7A" w:rsidRPr="00914E7A" w:rsidRDefault="00914E7A" w:rsidP="00F84206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  <w:lang w:eastAsia="nb-NO"/>
              </w:rPr>
            </w:pPr>
            <w:r w:rsidRPr="00914E7A">
              <w:rPr>
                <w:rFonts w:ascii="Arial" w:hAnsi="Arial" w:cs="Arial"/>
                <w:color w:val="000000"/>
                <w:spacing w:val="-4"/>
                <w:w w:val="105"/>
                <w:sz w:val="17"/>
                <w:szCs w:val="17"/>
                <w:lang w:eastAsia="nb-NO"/>
              </w:rPr>
              <w:t>Plan</w:t>
            </w:r>
          </w:p>
        </w:tc>
      </w:tr>
      <w:tr w:rsidR="00914E7A" w14:paraId="1A801BD6" w14:textId="77777777" w:rsidTr="00086814">
        <w:trPr>
          <w:trHeight w:val="255"/>
        </w:trPr>
        <w:tc>
          <w:tcPr>
            <w:tcW w:w="1129" w:type="dxa"/>
          </w:tcPr>
          <w:p w14:paraId="5D006493" w14:textId="77777777" w:rsidR="00914E7A" w:rsidRDefault="00914E7A" w:rsidP="008C29C6">
            <w:pPr>
              <w:pStyle w:val="TableParagraph"/>
              <w:spacing w:before="21" w:line="191" w:lineRule="exact"/>
              <w:ind w:left="29"/>
              <w:rPr>
                <w:spacing w:val="-2"/>
                <w:w w:val="105"/>
                <w:sz w:val="17"/>
              </w:rPr>
            </w:pPr>
          </w:p>
        </w:tc>
        <w:tc>
          <w:tcPr>
            <w:tcW w:w="969" w:type="dxa"/>
          </w:tcPr>
          <w:p w14:paraId="731F4D97" w14:textId="77777777" w:rsidR="00914E7A" w:rsidRDefault="00914E7A" w:rsidP="008C29C6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1148" w:type="dxa"/>
          </w:tcPr>
          <w:p w14:paraId="12F0932B" w14:textId="77777777" w:rsidR="00914E7A" w:rsidRDefault="00914E7A" w:rsidP="008C29C6">
            <w:pPr>
              <w:pStyle w:val="TableParagraph"/>
              <w:spacing w:before="21" w:line="191" w:lineRule="exact"/>
              <w:ind w:left="28"/>
              <w:rPr>
                <w:sz w:val="17"/>
              </w:rPr>
            </w:pPr>
          </w:p>
        </w:tc>
        <w:tc>
          <w:tcPr>
            <w:tcW w:w="952" w:type="dxa"/>
          </w:tcPr>
          <w:p w14:paraId="324A8F18" w14:textId="77777777" w:rsidR="00914E7A" w:rsidRDefault="00914E7A" w:rsidP="00691765">
            <w:pPr>
              <w:pStyle w:val="TableParagraph"/>
              <w:spacing w:before="21" w:line="191" w:lineRule="exact"/>
              <w:ind w:right="18"/>
              <w:rPr>
                <w:spacing w:val="-4"/>
                <w:w w:val="105"/>
                <w:sz w:val="17"/>
              </w:rPr>
            </w:pPr>
          </w:p>
        </w:tc>
        <w:tc>
          <w:tcPr>
            <w:tcW w:w="832" w:type="dxa"/>
          </w:tcPr>
          <w:p w14:paraId="71606794" w14:textId="77777777" w:rsidR="00914E7A" w:rsidRDefault="00914E7A" w:rsidP="00691765">
            <w:pPr>
              <w:pStyle w:val="TableParagraph"/>
              <w:spacing w:before="21" w:line="191" w:lineRule="exact"/>
              <w:ind w:left="22"/>
              <w:jc w:val="center"/>
              <w:rPr>
                <w:w w:val="103"/>
                <w:sz w:val="17"/>
              </w:rPr>
            </w:pPr>
          </w:p>
        </w:tc>
        <w:tc>
          <w:tcPr>
            <w:tcW w:w="3754" w:type="dxa"/>
          </w:tcPr>
          <w:p w14:paraId="1A728D22" w14:textId="77777777" w:rsidR="00914E7A" w:rsidRDefault="00914E7A" w:rsidP="008C29C6">
            <w:pPr>
              <w:pStyle w:val="TableParagraph"/>
              <w:spacing w:before="21" w:line="191" w:lineRule="exact"/>
              <w:ind w:left="25"/>
              <w:rPr>
                <w:w w:val="105"/>
                <w:sz w:val="17"/>
              </w:rPr>
            </w:pPr>
          </w:p>
        </w:tc>
        <w:tc>
          <w:tcPr>
            <w:tcW w:w="850" w:type="dxa"/>
          </w:tcPr>
          <w:p w14:paraId="379D0846" w14:textId="77777777" w:rsidR="00914E7A" w:rsidRDefault="00914E7A" w:rsidP="008C29C6">
            <w:pPr>
              <w:pStyle w:val="TableParagraph"/>
              <w:spacing w:before="21" w:line="191" w:lineRule="exact"/>
              <w:ind w:left="68" w:right="51"/>
              <w:jc w:val="center"/>
              <w:rPr>
                <w:spacing w:val="-5"/>
                <w:w w:val="105"/>
                <w:sz w:val="17"/>
              </w:rPr>
            </w:pPr>
          </w:p>
        </w:tc>
        <w:tc>
          <w:tcPr>
            <w:tcW w:w="1276" w:type="dxa"/>
          </w:tcPr>
          <w:p w14:paraId="1E5344BE" w14:textId="77777777" w:rsidR="00914E7A" w:rsidRDefault="00914E7A" w:rsidP="00F84206">
            <w:pPr>
              <w:pStyle w:val="TableParagraph"/>
              <w:spacing w:before="21" w:line="191" w:lineRule="exact"/>
              <w:ind w:left="23"/>
              <w:jc w:val="center"/>
              <w:rPr>
                <w:spacing w:val="-2"/>
                <w:w w:val="105"/>
                <w:sz w:val="17"/>
              </w:rPr>
            </w:pPr>
          </w:p>
        </w:tc>
        <w:tc>
          <w:tcPr>
            <w:tcW w:w="992" w:type="dxa"/>
          </w:tcPr>
          <w:p w14:paraId="7B80E24B" w14:textId="77777777" w:rsidR="00914E7A" w:rsidRDefault="00914E7A" w:rsidP="00F84206">
            <w:pPr>
              <w:pStyle w:val="TableParagraph"/>
              <w:spacing w:before="21" w:line="191" w:lineRule="exact"/>
              <w:ind w:left="42" w:right="30"/>
              <w:jc w:val="center"/>
              <w:rPr>
                <w:spacing w:val="-4"/>
                <w:w w:val="105"/>
                <w:sz w:val="17"/>
              </w:rPr>
            </w:pPr>
          </w:p>
        </w:tc>
        <w:tc>
          <w:tcPr>
            <w:tcW w:w="709" w:type="dxa"/>
          </w:tcPr>
          <w:p w14:paraId="1A765D12" w14:textId="77777777" w:rsidR="00914E7A" w:rsidRDefault="00914E7A" w:rsidP="00F84206">
            <w:pPr>
              <w:pStyle w:val="TableParagraph"/>
              <w:spacing w:before="21" w:line="191" w:lineRule="exact"/>
              <w:ind w:left="56" w:right="47"/>
              <w:jc w:val="center"/>
              <w:rPr>
                <w:spacing w:val="-4"/>
                <w:w w:val="105"/>
                <w:sz w:val="17"/>
              </w:rPr>
            </w:pPr>
          </w:p>
        </w:tc>
        <w:tc>
          <w:tcPr>
            <w:tcW w:w="723" w:type="dxa"/>
          </w:tcPr>
          <w:p w14:paraId="49DD3EE6" w14:textId="77777777" w:rsidR="00914E7A" w:rsidRDefault="00914E7A" w:rsidP="00F84206">
            <w:pPr>
              <w:pStyle w:val="TableParagraph"/>
              <w:spacing w:before="21" w:line="191" w:lineRule="exact"/>
              <w:ind w:left="39" w:right="33"/>
              <w:jc w:val="center"/>
              <w:rPr>
                <w:spacing w:val="-5"/>
                <w:w w:val="105"/>
                <w:sz w:val="17"/>
              </w:rPr>
            </w:pPr>
          </w:p>
        </w:tc>
        <w:tc>
          <w:tcPr>
            <w:tcW w:w="1084" w:type="dxa"/>
          </w:tcPr>
          <w:p w14:paraId="47C2E2B5" w14:textId="77777777" w:rsidR="00914E7A" w:rsidRDefault="00914E7A" w:rsidP="00F84206">
            <w:pPr>
              <w:pStyle w:val="TableParagraph"/>
              <w:spacing w:before="21" w:line="191" w:lineRule="exact"/>
              <w:ind w:left="18"/>
              <w:jc w:val="center"/>
              <w:rPr>
                <w:spacing w:val="-2"/>
                <w:w w:val="105"/>
                <w:sz w:val="17"/>
              </w:rPr>
            </w:pPr>
          </w:p>
        </w:tc>
      </w:tr>
      <w:tr w:rsidR="00914E7A" w14:paraId="3F031518" w14:textId="77777777" w:rsidTr="00086814">
        <w:trPr>
          <w:trHeight w:val="255"/>
        </w:trPr>
        <w:tc>
          <w:tcPr>
            <w:tcW w:w="1129" w:type="dxa"/>
          </w:tcPr>
          <w:p w14:paraId="3B3B8B9E" w14:textId="77777777" w:rsidR="00914E7A" w:rsidRDefault="00914E7A" w:rsidP="008C29C6">
            <w:pPr>
              <w:pStyle w:val="TableParagraph"/>
              <w:spacing w:before="21" w:line="191" w:lineRule="exact"/>
              <w:ind w:left="29"/>
              <w:rPr>
                <w:spacing w:val="-2"/>
                <w:w w:val="105"/>
                <w:sz w:val="17"/>
              </w:rPr>
            </w:pPr>
          </w:p>
        </w:tc>
        <w:tc>
          <w:tcPr>
            <w:tcW w:w="969" w:type="dxa"/>
          </w:tcPr>
          <w:p w14:paraId="766804D0" w14:textId="77777777" w:rsidR="00914E7A" w:rsidRDefault="00914E7A" w:rsidP="008C29C6">
            <w:pPr>
              <w:pStyle w:val="TableParagraph"/>
              <w:spacing w:before="0" w:line="240" w:lineRule="auto"/>
              <w:rPr>
                <w:rFonts w:ascii="Times New Roman"/>
                <w:sz w:val="16"/>
              </w:rPr>
            </w:pPr>
          </w:p>
        </w:tc>
        <w:tc>
          <w:tcPr>
            <w:tcW w:w="1148" w:type="dxa"/>
          </w:tcPr>
          <w:p w14:paraId="0F8D864B" w14:textId="77777777" w:rsidR="00914E7A" w:rsidRDefault="00914E7A" w:rsidP="008C29C6">
            <w:pPr>
              <w:pStyle w:val="TableParagraph"/>
              <w:spacing w:before="21" w:line="191" w:lineRule="exact"/>
              <w:ind w:left="28"/>
              <w:rPr>
                <w:sz w:val="17"/>
              </w:rPr>
            </w:pPr>
          </w:p>
        </w:tc>
        <w:tc>
          <w:tcPr>
            <w:tcW w:w="952" w:type="dxa"/>
          </w:tcPr>
          <w:p w14:paraId="43659FEC" w14:textId="77777777" w:rsidR="00914E7A" w:rsidRDefault="00914E7A" w:rsidP="00691765">
            <w:pPr>
              <w:pStyle w:val="TableParagraph"/>
              <w:spacing w:before="21" w:line="191" w:lineRule="exact"/>
              <w:ind w:right="18"/>
              <w:rPr>
                <w:spacing w:val="-4"/>
                <w:w w:val="105"/>
                <w:sz w:val="17"/>
              </w:rPr>
            </w:pPr>
          </w:p>
        </w:tc>
        <w:tc>
          <w:tcPr>
            <w:tcW w:w="832" w:type="dxa"/>
          </w:tcPr>
          <w:p w14:paraId="2CB4EED0" w14:textId="77777777" w:rsidR="00914E7A" w:rsidRDefault="00914E7A" w:rsidP="00691765">
            <w:pPr>
              <w:pStyle w:val="TableParagraph"/>
              <w:spacing w:before="21" w:line="191" w:lineRule="exact"/>
              <w:ind w:left="22"/>
              <w:jc w:val="center"/>
              <w:rPr>
                <w:w w:val="103"/>
                <w:sz w:val="17"/>
              </w:rPr>
            </w:pPr>
          </w:p>
        </w:tc>
        <w:tc>
          <w:tcPr>
            <w:tcW w:w="3754" w:type="dxa"/>
          </w:tcPr>
          <w:p w14:paraId="343A5F61" w14:textId="77777777" w:rsidR="00914E7A" w:rsidRDefault="00914E7A" w:rsidP="008C29C6">
            <w:pPr>
              <w:pStyle w:val="TableParagraph"/>
              <w:spacing w:before="21" w:line="191" w:lineRule="exact"/>
              <w:ind w:left="25"/>
              <w:rPr>
                <w:w w:val="105"/>
                <w:sz w:val="17"/>
              </w:rPr>
            </w:pPr>
          </w:p>
        </w:tc>
        <w:tc>
          <w:tcPr>
            <w:tcW w:w="850" w:type="dxa"/>
          </w:tcPr>
          <w:p w14:paraId="3E69E075" w14:textId="77777777" w:rsidR="00914E7A" w:rsidRDefault="00914E7A" w:rsidP="008C29C6">
            <w:pPr>
              <w:pStyle w:val="TableParagraph"/>
              <w:spacing w:before="21" w:line="191" w:lineRule="exact"/>
              <w:ind w:left="68" w:right="51"/>
              <w:jc w:val="center"/>
              <w:rPr>
                <w:spacing w:val="-5"/>
                <w:w w:val="105"/>
                <w:sz w:val="17"/>
              </w:rPr>
            </w:pPr>
          </w:p>
        </w:tc>
        <w:tc>
          <w:tcPr>
            <w:tcW w:w="1276" w:type="dxa"/>
          </w:tcPr>
          <w:p w14:paraId="7ED4C8A2" w14:textId="77777777" w:rsidR="00914E7A" w:rsidRDefault="00914E7A" w:rsidP="00F84206">
            <w:pPr>
              <w:pStyle w:val="TableParagraph"/>
              <w:spacing w:before="21" w:line="191" w:lineRule="exact"/>
              <w:ind w:left="23"/>
              <w:jc w:val="center"/>
              <w:rPr>
                <w:spacing w:val="-2"/>
                <w:w w:val="105"/>
                <w:sz w:val="17"/>
              </w:rPr>
            </w:pPr>
          </w:p>
        </w:tc>
        <w:tc>
          <w:tcPr>
            <w:tcW w:w="992" w:type="dxa"/>
          </w:tcPr>
          <w:p w14:paraId="4421F0C7" w14:textId="77777777" w:rsidR="00914E7A" w:rsidRDefault="00914E7A" w:rsidP="00F84206">
            <w:pPr>
              <w:pStyle w:val="TableParagraph"/>
              <w:spacing w:before="21" w:line="191" w:lineRule="exact"/>
              <w:ind w:left="42" w:right="30"/>
              <w:jc w:val="center"/>
              <w:rPr>
                <w:spacing w:val="-4"/>
                <w:w w:val="105"/>
                <w:sz w:val="17"/>
              </w:rPr>
            </w:pPr>
          </w:p>
        </w:tc>
        <w:tc>
          <w:tcPr>
            <w:tcW w:w="709" w:type="dxa"/>
          </w:tcPr>
          <w:p w14:paraId="651EDAEE" w14:textId="77777777" w:rsidR="00914E7A" w:rsidRDefault="00914E7A" w:rsidP="00F84206">
            <w:pPr>
              <w:pStyle w:val="TableParagraph"/>
              <w:spacing w:before="21" w:line="191" w:lineRule="exact"/>
              <w:ind w:left="56" w:right="47"/>
              <w:jc w:val="center"/>
              <w:rPr>
                <w:spacing w:val="-4"/>
                <w:w w:val="105"/>
                <w:sz w:val="17"/>
              </w:rPr>
            </w:pPr>
          </w:p>
        </w:tc>
        <w:tc>
          <w:tcPr>
            <w:tcW w:w="723" w:type="dxa"/>
          </w:tcPr>
          <w:p w14:paraId="6BC1D817" w14:textId="77777777" w:rsidR="00914E7A" w:rsidRDefault="00914E7A" w:rsidP="00F84206">
            <w:pPr>
              <w:pStyle w:val="TableParagraph"/>
              <w:spacing w:before="21" w:line="191" w:lineRule="exact"/>
              <w:ind w:left="39" w:right="33"/>
              <w:jc w:val="center"/>
              <w:rPr>
                <w:spacing w:val="-5"/>
                <w:w w:val="105"/>
                <w:sz w:val="17"/>
              </w:rPr>
            </w:pPr>
          </w:p>
        </w:tc>
        <w:tc>
          <w:tcPr>
            <w:tcW w:w="1084" w:type="dxa"/>
          </w:tcPr>
          <w:p w14:paraId="068BDF53" w14:textId="77777777" w:rsidR="00914E7A" w:rsidRDefault="00914E7A" w:rsidP="00F84206">
            <w:pPr>
              <w:pStyle w:val="TableParagraph"/>
              <w:spacing w:before="21" w:line="191" w:lineRule="exact"/>
              <w:ind w:left="18"/>
              <w:jc w:val="center"/>
              <w:rPr>
                <w:spacing w:val="-2"/>
                <w:w w:val="105"/>
                <w:sz w:val="17"/>
              </w:rPr>
            </w:pPr>
          </w:p>
        </w:tc>
      </w:tr>
    </w:tbl>
    <w:p w14:paraId="2C113767" w14:textId="77777777" w:rsidR="000C7F61" w:rsidRDefault="000C7F61" w:rsidP="003F6B5D"/>
    <w:sectPr w:rsidR="000C7F61" w:rsidSect="000C7F61">
      <w:pgSz w:w="16838" w:h="11906" w:orient="landscape"/>
      <w:pgMar w:top="1418" w:right="851" w:bottom="170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000EE" w14:textId="77777777" w:rsidR="00546E0C" w:rsidRDefault="00546E0C">
      <w:r>
        <w:separator/>
      </w:r>
    </w:p>
  </w:endnote>
  <w:endnote w:type="continuationSeparator" w:id="0">
    <w:p w14:paraId="67759F4F" w14:textId="77777777" w:rsidR="00546E0C" w:rsidRDefault="00546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87D73" w14:textId="77777777" w:rsidR="00546E0C" w:rsidRDefault="00546E0C">
      <w:r>
        <w:separator/>
      </w:r>
    </w:p>
  </w:footnote>
  <w:footnote w:type="continuationSeparator" w:id="0">
    <w:p w14:paraId="5FBD04B2" w14:textId="77777777" w:rsidR="00546E0C" w:rsidRDefault="00546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A92A" w14:textId="7B22C5BE" w:rsidR="000C1BFB" w:rsidRDefault="00145D03" w:rsidP="00484EE5">
    <w:pPr>
      <w:pStyle w:val="Topptekst"/>
      <w:tabs>
        <w:tab w:val="clear" w:pos="4536"/>
        <w:tab w:val="left" w:pos="2522"/>
        <w:tab w:val="left" w:pos="7371"/>
      </w:tabs>
      <w:jc w:val="both"/>
      <w:rPr>
        <w:sz w:val="20"/>
      </w:rPr>
    </w:pPr>
    <w:r w:rsidRPr="009E6629">
      <w:rPr>
        <w:sz w:val="20"/>
      </w:rPr>
      <w:t>Statens vegvesen</w:t>
    </w:r>
    <w:r w:rsidR="00484EE5">
      <w:rPr>
        <w:sz w:val="20"/>
      </w:rPr>
      <w:t xml:space="preserve"> Drift og vedlikehold</w:t>
    </w:r>
    <w:r w:rsidR="000C7F61">
      <w:rPr>
        <w:sz w:val="20"/>
      </w:rPr>
      <w:tab/>
    </w:r>
    <w:r w:rsidR="000C7F61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6965E8">
      <w:rPr>
        <w:sz w:val="20"/>
      </w:rPr>
      <w:tab/>
    </w:r>
    <w:r w:rsidR="00AD08DC">
      <w:rPr>
        <w:sz w:val="20"/>
      </w:rPr>
      <w:tab/>
    </w:r>
    <w:r w:rsidR="00AD08DC">
      <w:rPr>
        <w:sz w:val="20"/>
      </w:rPr>
      <w:tab/>
    </w:r>
    <w:r w:rsidR="00423B49">
      <w:rPr>
        <w:sz w:val="20"/>
      </w:rPr>
      <w:t>D2</w:t>
    </w:r>
    <w:r w:rsidR="00484EE5">
      <w:rPr>
        <w:sz w:val="20"/>
      </w:rPr>
      <w:t>.4</w:t>
    </w:r>
    <w:r w:rsidR="00423B49">
      <w:rPr>
        <w:sz w:val="20"/>
      </w:rPr>
      <w:t>-</w:t>
    </w:r>
    <w:r w:rsidR="001376E9">
      <w:rPr>
        <w:sz w:val="20"/>
      </w:rPr>
      <w:t>Koder</w:t>
    </w:r>
    <w:r w:rsidR="00853EF8" w:rsidRPr="009E6629">
      <w:rPr>
        <w:sz w:val="20"/>
      </w:rPr>
      <w:t xml:space="preserve"> - </w:t>
    </w:r>
    <w:r w:rsidR="00853EF8" w:rsidRPr="009E6629">
      <w:rPr>
        <w:rStyle w:val="Sidetall"/>
        <w:sz w:val="20"/>
      </w:rPr>
      <w:fldChar w:fldCharType="begin"/>
    </w:r>
    <w:r w:rsidR="00853EF8" w:rsidRPr="009E6629">
      <w:rPr>
        <w:rStyle w:val="Sidetall"/>
        <w:sz w:val="20"/>
      </w:rPr>
      <w:instrText xml:space="preserve"> PAGE </w:instrText>
    </w:r>
    <w:r w:rsidR="00853EF8" w:rsidRPr="009E6629">
      <w:rPr>
        <w:rStyle w:val="Sidetall"/>
        <w:sz w:val="20"/>
      </w:rPr>
      <w:fldChar w:fldCharType="separate"/>
    </w:r>
    <w:r w:rsidR="00853EF8" w:rsidRPr="009E6629">
      <w:rPr>
        <w:rStyle w:val="Sidetall"/>
        <w:sz w:val="20"/>
      </w:rPr>
      <w:t>1</w:t>
    </w:r>
    <w:r w:rsidR="00853EF8" w:rsidRPr="009E6629">
      <w:rPr>
        <w:rStyle w:val="Sidetall"/>
        <w:sz w:val="20"/>
      </w:rPr>
      <w:fldChar w:fldCharType="end"/>
    </w:r>
  </w:p>
  <w:p w14:paraId="25D4BC7E" w14:textId="16E99AD0" w:rsidR="008B740E" w:rsidRDefault="00B05739" w:rsidP="00E00F04">
    <w:pPr>
      <w:pStyle w:val="Topptekst"/>
      <w:tabs>
        <w:tab w:val="clear" w:pos="4536"/>
        <w:tab w:val="clear" w:pos="9072"/>
        <w:tab w:val="left" w:pos="11250"/>
      </w:tabs>
      <w:rPr>
        <w:b/>
        <w:bCs/>
        <w:sz w:val="20"/>
      </w:rPr>
    </w:pPr>
    <w:r>
      <w:rPr>
        <w:b/>
        <w:bCs/>
        <w:sz w:val="20"/>
      </w:rPr>
      <w:t>D</w:t>
    </w:r>
    <w:r w:rsidR="00DA53AB">
      <w:rPr>
        <w:b/>
        <w:bCs/>
        <w:sz w:val="20"/>
      </w:rPr>
      <w:t>2</w:t>
    </w:r>
    <w:r w:rsidR="002061E3">
      <w:rPr>
        <w:b/>
        <w:bCs/>
        <w:sz w:val="20"/>
      </w:rPr>
      <w:t xml:space="preserve"> </w:t>
    </w:r>
    <w:r w:rsidR="00ED7BB6">
      <w:rPr>
        <w:b/>
        <w:bCs/>
        <w:sz w:val="20"/>
      </w:rPr>
      <w:t>Supplerende dokumenter</w:t>
    </w:r>
    <w:r w:rsidR="00E00F04">
      <w:rPr>
        <w:b/>
        <w:bCs/>
        <w:sz w:val="20"/>
      </w:rPr>
      <w:tab/>
    </w:r>
  </w:p>
  <w:p w14:paraId="6D4FF674" w14:textId="56DDD2B7" w:rsidR="008B740E" w:rsidRDefault="002061E3" w:rsidP="00F82DC5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7655"/>
        <w:tab w:val="right" w:pos="8505"/>
      </w:tabs>
      <w:rPr>
        <w:b/>
        <w:bCs/>
        <w:sz w:val="20"/>
      </w:rPr>
    </w:pPr>
    <w:r>
      <w:rPr>
        <w:b/>
        <w:bCs/>
        <w:sz w:val="20"/>
      </w:rPr>
      <w:t>D2</w:t>
    </w:r>
    <w:r w:rsidR="00484EE5">
      <w:rPr>
        <w:b/>
        <w:bCs/>
        <w:sz w:val="20"/>
      </w:rPr>
      <w:t>.4</w:t>
    </w:r>
    <w:r>
      <w:rPr>
        <w:b/>
        <w:bCs/>
        <w:sz w:val="20"/>
      </w:rPr>
      <w:t>-</w:t>
    </w:r>
    <w:r w:rsidR="001376E9">
      <w:rPr>
        <w:b/>
        <w:bCs/>
        <w:sz w:val="20"/>
      </w:rPr>
      <w:t>Koder</w:t>
    </w:r>
    <w:r w:rsidR="00835B73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F57E72">
      <w:rPr>
        <w:b/>
        <w:bCs/>
        <w:sz w:val="20"/>
      </w:rPr>
      <w:tab/>
    </w:r>
    <w:r w:rsidR="00F57E72">
      <w:rPr>
        <w:b/>
        <w:bCs/>
        <w:sz w:val="20"/>
      </w:rPr>
      <w:tab/>
    </w:r>
    <w:r w:rsidR="00F57E72">
      <w:rPr>
        <w:b/>
        <w:bCs/>
        <w:sz w:val="20"/>
      </w:rPr>
      <w:tab/>
    </w:r>
    <w:r w:rsidR="00F57E72">
      <w:rPr>
        <w:b/>
        <w:bCs/>
        <w:sz w:val="20"/>
      </w:rPr>
      <w:tab/>
    </w:r>
    <w:r w:rsidR="00F57E72">
      <w:rPr>
        <w:b/>
        <w:bCs/>
        <w:sz w:val="20"/>
      </w:rPr>
      <w:tab/>
    </w:r>
    <w:r w:rsidR="00F57E72">
      <w:rPr>
        <w:b/>
        <w:bCs/>
        <w:sz w:val="20"/>
      </w:rPr>
      <w:tab/>
    </w:r>
    <w:r w:rsidR="00E00F04" w:rsidRPr="00E00F04">
      <w:rPr>
        <w:sz w:val="20"/>
      </w:rPr>
      <w:t>11.12.</w:t>
    </w:r>
    <w:r w:rsidR="00443082">
      <w:rPr>
        <w:sz w:val="20"/>
      </w:rPr>
      <w:t>202</w:t>
    </w:r>
    <w:r w:rsidR="00230BBE">
      <w:rPr>
        <w:sz w:val="20"/>
      </w:rPr>
      <w:t>4</w:t>
    </w:r>
  </w:p>
  <w:p w14:paraId="29C3313D" w14:textId="3E1424CE" w:rsidR="00294A18" w:rsidRPr="008B740E" w:rsidRDefault="00294A18" w:rsidP="008B740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2867B" w14:textId="5484BAD4" w:rsidR="0071151C" w:rsidRPr="009E6629" w:rsidRDefault="0071151C" w:rsidP="0071151C">
    <w:pPr>
      <w:pStyle w:val="Topptekst"/>
      <w:tabs>
        <w:tab w:val="clear" w:pos="4536"/>
        <w:tab w:val="left" w:pos="2522"/>
        <w:tab w:val="left" w:pos="7371"/>
      </w:tabs>
      <w:jc w:val="both"/>
      <w:rPr>
        <w:sz w:val="20"/>
      </w:rPr>
    </w:pPr>
    <w:r w:rsidRPr="009E6629">
      <w:rPr>
        <w:sz w:val="20"/>
      </w:rPr>
      <w:t>Statens vegvesen</w:t>
    </w:r>
    <w:r w:rsidR="007D5F4D">
      <w:rPr>
        <w:sz w:val="20"/>
      </w:rPr>
      <w:t xml:space="preserve"> Drift og </w:t>
    </w:r>
    <w:proofErr w:type="gramStart"/>
    <w:r w:rsidR="007D5F4D">
      <w:rPr>
        <w:sz w:val="20"/>
      </w:rPr>
      <w:t xml:space="preserve">vedlikehold  </w:t>
    </w:r>
    <w:r>
      <w:rPr>
        <w:sz w:val="20"/>
      </w:rPr>
      <w:tab/>
    </w:r>
    <w:proofErr w:type="gramEnd"/>
    <w:r w:rsidR="007D5F4D">
      <w:rPr>
        <w:sz w:val="20"/>
      </w:rPr>
      <w:t xml:space="preserve">    D2.4 Koder</w:t>
    </w:r>
    <w:r w:rsidR="007D5F4D" w:rsidRPr="009E6629">
      <w:rPr>
        <w:sz w:val="20"/>
      </w:rPr>
      <w:t xml:space="preserve"> - </w:t>
    </w:r>
    <w:r w:rsidR="007D5F4D" w:rsidRPr="009E6629">
      <w:rPr>
        <w:rStyle w:val="Sidetall"/>
        <w:sz w:val="20"/>
      </w:rPr>
      <w:fldChar w:fldCharType="begin"/>
    </w:r>
    <w:r w:rsidR="007D5F4D" w:rsidRPr="009E6629">
      <w:rPr>
        <w:rStyle w:val="Sidetall"/>
        <w:sz w:val="20"/>
      </w:rPr>
      <w:instrText xml:space="preserve"> PAGE </w:instrText>
    </w:r>
    <w:r w:rsidR="007D5F4D" w:rsidRPr="009E6629">
      <w:rPr>
        <w:rStyle w:val="Sidetall"/>
        <w:sz w:val="20"/>
      </w:rPr>
      <w:fldChar w:fldCharType="separate"/>
    </w:r>
    <w:r w:rsidR="007D5F4D">
      <w:rPr>
        <w:rStyle w:val="Sidetall"/>
        <w:sz w:val="20"/>
      </w:rPr>
      <w:t>1</w:t>
    </w:r>
    <w:r w:rsidR="007D5F4D" w:rsidRPr="009E6629">
      <w:rPr>
        <w:rStyle w:val="Sidetall"/>
        <w:sz w:val="20"/>
      </w:rPr>
      <w:fldChar w:fldCharType="end"/>
    </w:r>
    <w:r>
      <w:rPr>
        <w:sz w:val="20"/>
      </w:rPr>
      <w:tab/>
    </w:r>
  </w:p>
  <w:p w14:paraId="7FEC986E" w14:textId="00107DAB" w:rsidR="0071151C" w:rsidRDefault="0071151C" w:rsidP="0071151C">
    <w:pPr>
      <w:pStyle w:val="Topptekst"/>
      <w:rPr>
        <w:b/>
        <w:bCs/>
        <w:sz w:val="20"/>
      </w:rPr>
    </w:pPr>
    <w:r>
      <w:rPr>
        <w:b/>
        <w:bCs/>
        <w:sz w:val="20"/>
      </w:rPr>
      <w:t>D2 Supplerende dokumenter</w:t>
    </w:r>
  </w:p>
  <w:p w14:paraId="3B1DC68B" w14:textId="1C461D22" w:rsidR="005C05AC" w:rsidRDefault="0071151C" w:rsidP="0071151C">
    <w:pPr>
      <w:pStyle w:val="Topptekst"/>
      <w:pBdr>
        <w:bottom w:val="single" w:sz="6" w:space="1" w:color="auto"/>
      </w:pBdr>
      <w:rPr>
        <w:sz w:val="20"/>
      </w:rPr>
    </w:pPr>
    <w:r>
      <w:rPr>
        <w:b/>
        <w:bCs/>
        <w:sz w:val="20"/>
      </w:rPr>
      <w:t>D2</w:t>
    </w:r>
    <w:r w:rsidR="007D5F4D">
      <w:rPr>
        <w:b/>
        <w:bCs/>
        <w:sz w:val="20"/>
      </w:rPr>
      <w:t xml:space="preserve">.4 </w:t>
    </w:r>
    <w:r>
      <w:rPr>
        <w:b/>
        <w:bCs/>
        <w:sz w:val="20"/>
      </w:rPr>
      <w:t>Koder</w:t>
    </w:r>
    <w:r w:rsidR="00AD08DC">
      <w:rPr>
        <w:b/>
        <w:bCs/>
        <w:sz w:val="20"/>
      </w:rPr>
      <w:tab/>
    </w:r>
    <w:r w:rsidR="00AD08DC">
      <w:rPr>
        <w:b/>
        <w:bCs/>
        <w:sz w:val="20"/>
      </w:rPr>
      <w:tab/>
    </w:r>
    <w:r w:rsidR="00B05091">
      <w:rPr>
        <w:sz w:val="20"/>
      </w:rPr>
      <w:t>01.05.2024</w:t>
    </w:r>
  </w:p>
  <w:p w14:paraId="4E8FF52C" w14:textId="77777777" w:rsidR="005C05AC" w:rsidRPr="005C05AC" w:rsidRDefault="005C05AC" w:rsidP="0071151C">
    <w:pPr>
      <w:pStyle w:val="Toppteks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7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848D9"/>
    <w:multiLevelType w:val="hybridMultilevel"/>
    <w:tmpl w:val="E56ACEFA"/>
    <w:lvl w:ilvl="0" w:tplc="0F2C8E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9" w15:restartNumberingAfterBreak="0">
    <w:nsid w:val="5D217C6F"/>
    <w:multiLevelType w:val="hybridMultilevel"/>
    <w:tmpl w:val="16FE67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D4F22"/>
    <w:multiLevelType w:val="hybridMultilevel"/>
    <w:tmpl w:val="2D4C274A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A0A4CC9"/>
    <w:multiLevelType w:val="hybridMultilevel"/>
    <w:tmpl w:val="E00CEBAE"/>
    <w:lvl w:ilvl="0" w:tplc="5504D682">
      <w:start w:val="1"/>
      <w:numFmt w:val="bullet"/>
      <w:lvlText w:val="-"/>
      <w:lvlJc w:val="left"/>
      <w:pPr>
        <w:ind w:left="720" w:hanging="360"/>
      </w:pPr>
      <w:rPr>
        <w:rFonts w:hint="default"/>
        <w:i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57790663">
    <w:abstractNumId w:val="10"/>
  </w:num>
  <w:num w:numId="2" w16cid:durableId="2145003082">
    <w:abstractNumId w:val="14"/>
  </w:num>
  <w:num w:numId="3" w16cid:durableId="1421366383">
    <w:abstractNumId w:val="25"/>
  </w:num>
  <w:num w:numId="4" w16cid:durableId="422144579">
    <w:abstractNumId w:val="18"/>
  </w:num>
  <w:num w:numId="5" w16cid:durableId="1307969826">
    <w:abstractNumId w:val="21"/>
  </w:num>
  <w:num w:numId="6" w16cid:durableId="1074354291">
    <w:abstractNumId w:val="1"/>
  </w:num>
  <w:num w:numId="7" w16cid:durableId="1042096676">
    <w:abstractNumId w:val="9"/>
  </w:num>
  <w:num w:numId="8" w16cid:durableId="1077434712">
    <w:abstractNumId w:val="6"/>
  </w:num>
  <w:num w:numId="9" w16cid:durableId="1881359210">
    <w:abstractNumId w:val="26"/>
  </w:num>
  <w:num w:numId="10" w16cid:durableId="600797996">
    <w:abstractNumId w:val="22"/>
  </w:num>
  <w:num w:numId="11" w16cid:durableId="982810317">
    <w:abstractNumId w:val="4"/>
  </w:num>
  <w:num w:numId="12" w16cid:durableId="1834953899">
    <w:abstractNumId w:val="7"/>
  </w:num>
  <w:num w:numId="13" w16cid:durableId="1252738320">
    <w:abstractNumId w:val="16"/>
  </w:num>
  <w:num w:numId="14" w16cid:durableId="163982133">
    <w:abstractNumId w:val="12"/>
  </w:num>
  <w:num w:numId="15" w16cid:durableId="9457027">
    <w:abstractNumId w:val="2"/>
  </w:num>
  <w:num w:numId="16" w16cid:durableId="1519467560">
    <w:abstractNumId w:val="24"/>
  </w:num>
  <w:num w:numId="17" w16cid:durableId="15703828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1602176378">
    <w:abstractNumId w:val="5"/>
  </w:num>
  <w:num w:numId="19" w16cid:durableId="358623554">
    <w:abstractNumId w:val="11"/>
  </w:num>
  <w:num w:numId="20" w16cid:durableId="1392384231">
    <w:abstractNumId w:val="15"/>
  </w:num>
  <w:num w:numId="21" w16cid:durableId="623190934">
    <w:abstractNumId w:val="8"/>
  </w:num>
  <w:num w:numId="22" w16cid:durableId="398137979">
    <w:abstractNumId w:val="3"/>
  </w:num>
  <w:num w:numId="23" w16cid:durableId="989678924">
    <w:abstractNumId w:val="20"/>
  </w:num>
  <w:num w:numId="24" w16cid:durableId="1733843025">
    <w:abstractNumId w:val="17"/>
  </w:num>
  <w:num w:numId="25" w16cid:durableId="1704095395">
    <w:abstractNumId w:val="19"/>
  </w:num>
  <w:num w:numId="26" w16cid:durableId="555631947">
    <w:abstractNumId w:val="13"/>
  </w:num>
  <w:num w:numId="27" w16cid:durableId="128715427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4CE"/>
    <w:rsid w:val="000032B9"/>
    <w:rsid w:val="00007ADD"/>
    <w:rsid w:val="00015DFF"/>
    <w:rsid w:val="000237E1"/>
    <w:rsid w:val="00024607"/>
    <w:rsid w:val="00024951"/>
    <w:rsid w:val="00026770"/>
    <w:rsid w:val="00035A33"/>
    <w:rsid w:val="00041983"/>
    <w:rsid w:val="00052D82"/>
    <w:rsid w:val="00056221"/>
    <w:rsid w:val="00057571"/>
    <w:rsid w:val="0005781E"/>
    <w:rsid w:val="00071442"/>
    <w:rsid w:val="000807B8"/>
    <w:rsid w:val="00081F5C"/>
    <w:rsid w:val="000852DC"/>
    <w:rsid w:val="00086814"/>
    <w:rsid w:val="000A1732"/>
    <w:rsid w:val="000B2EB1"/>
    <w:rsid w:val="000C1BFB"/>
    <w:rsid w:val="000C353C"/>
    <w:rsid w:val="000C63DD"/>
    <w:rsid w:val="000C7F61"/>
    <w:rsid w:val="000D6521"/>
    <w:rsid w:val="000F1675"/>
    <w:rsid w:val="000F53BD"/>
    <w:rsid w:val="00103E35"/>
    <w:rsid w:val="0011527C"/>
    <w:rsid w:val="00121DD7"/>
    <w:rsid w:val="00136971"/>
    <w:rsid w:val="001376E9"/>
    <w:rsid w:val="00140787"/>
    <w:rsid w:val="00144E0C"/>
    <w:rsid w:val="00145D03"/>
    <w:rsid w:val="00145DF9"/>
    <w:rsid w:val="0016161B"/>
    <w:rsid w:val="00163487"/>
    <w:rsid w:val="00165726"/>
    <w:rsid w:val="00180604"/>
    <w:rsid w:val="00185D49"/>
    <w:rsid w:val="0018773F"/>
    <w:rsid w:val="001950C8"/>
    <w:rsid w:val="001A7A3D"/>
    <w:rsid w:val="001B5185"/>
    <w:rsid w:val="001B5DDE"/>
    <w:rsid w:val="001D22C1"/>
    <w:rsid w:val="001D2FEC"/>
    <w:rsid w:val="001D5BCD"/>
    <w:rsid w:val="001D773F"/>
    <w:rsid w:val="001E1BE9"/>
    <w:rsid w:val="001E7359"/>
    <w:rsid w:val="001F43C3"/>
    <w:rsid w:val="001F73F1"/>
    <w:rsid w:val="00200CF6"/>
    <w:rsid w:val="00201FC2"/>
    <w:rsid w:val="00202901"/>
    <w:rsid w:val="00203D7A"/>
    <w:rsid w:val="002061E3"/>
    <w:rsid w:val="00216C09"/>
    <w:rsid w:val="00217F22"/>
    <w:rsid w:val="002307AF"/>
    <w:rsid w:val="00230BBE"/>
    <w:rsid w:val="00244C14"/>
    <w:rsid w:val="002648CB"/>
    <w:rsid w:val="002654EA"/>
    <w:rsid w:val="002721F6"/>
    <w:rsid w:val="00272236"/>
    <w:rsid w:val="00272CF8"/>
    <w:rsid w:val="00283F84"/>
    <w:rsid w:val="00287EBB"/>
    <w:rsid w:val="00294A18"/>
    <w:rsid w:val="002967BD"/>
    <w:rsid w:val="002A6970"/>
    <w:rsid w:val="002B1A8A"/>
    <w:rsid w:val="002B6132"/>
    <w:rsid w:val="002C117F"/>
    <w:rsid w:val="002D7E99"/>
    <w:rsid w:val="002F19D9"/>
    <w:rsid w:val="00301BCD"/>
    <w:rsid w:val="00327425"/>
    <w:rsid w:val="0033429E"/>
    <w:rsid w:val="0034135C"/>
    <w:rsid w:val="0034484D"/>
    <w:rsid w:val="003631A0"/>
    <w:rsid w:val="00383A97"/>
    <w:rsid w:val="0038537D"/>
    <w:rsid w:val="0039182D"/>
    <w:rsid w:val="003A3EDE"/>
    <w:rsid w:val="003B51D0"/>
    <w:rsid w:val="003B6B98"/>
    <w:rsid w:val="003C793A"/>
    <w:rsid w:val="003D2B3E"/>
    <w:rsid w:val="003E017B"/>
    <w:rsid w:val="003E73AB"/>
    <w:rsid w:val="003F6B5D"/>
    <w:rsid w:val="00416534"/>
    <w:rsid w:val="0041685D"/>
    <w:rsid w:val="00420A66"/>
    <w:rsid w:val="00422740"/>
    <w:rsid w:val="004233B7"/>
    <w:rsid w:val="00423B49"/>
    <w:rsid w:val="00441633"/>
    <w:rsid w:val="0044243A"/>
    <w:rsid w:val="00443082"/>
    <w:rsid w:val="00451B95"/>
    <w:rsid w:val="00455E81"/>
    <w:rsid w:val="004659CD"/>
    <w:rsid w:val="00484EE5"/>
    <w:rsid w:val="00486690"/>
    <w:rsid w:val="004946DE"/>
    <w:rsid w:val="00494888"/>
    <w:rsid w:val="00497935"/>
    <w:rsid w:val="004C4E29"/>
    <w:rsid w:val="004C6348"/>
    <w:rsid w:val="004D366F"/>
    <w:rsid w:val="004E3A35"/>
    <w:rsid w:val="004E4E83"/>
    <w:rsid w:val="004E6DB9"/>
    <w:rsid w:val="004F36D7"/>
    <w:rsid w:val="00502B47"/>
    <w:rsid w:val="00516549"/>
    <w:rsid w:val="005245D6"/>
    <w:rsid w:val="00527803"/>
    <w:rsid w:val="00546E0C"/>
    <w:rsid w:val="00556CE8"/>
    <w:rsid w:val="005624CE"/>
    <w:rsid w:val="00575B30"/>
    <w:rsid w:val="00580EAD"/>
    <w:rsid w:val="00597D59"/>
    <w:rsid w:val="005A04E6"/>
    <w:rsid w:val="005A2193"/>
    <w:rsid w:val="005A3D78"/>
    <w:rsid w:val="005A641A"/>
    <w:rsid w:val="005B0CBA"/>
    <w:rsid w:val="005B1059"/>
    <w:rsid w:val="005C016A"/>
    <w:rsid w:val="005C05AC"/>
    <w:rsid w:val="005C10C5"/>
    <w:rsid w:val="005C3C1F"/>
    <w:rsid w:val="005C5D2B"/>
    <w:rsid w:val="005D1BFD"/>
    <w:rsid w:val="005D42D1"/>
    <w:rsid w:val="005E08D8"/>
    <w:rsid w:val="005E1707"/>
    <w:rsid w:val="006045B2"/>
    <w:rsid w:val="00606962"/>
    <w:rsid w:val="00607A1A"/>
    <w:rsid w:val="00617264"/>
    <w:rsid w:val="00633729"/>
    <w:rsid w:val="006361FF"/>
    <w:rsid w:val="0064016D"/>
    <w:rsid w:val="00643E73"/>
    <w:rsid w:val="00644890"/>
    <w:rsid w:val="0066046D"/>
    <w:rsid w:val="00660F9D"/>
    <w:rsid w:val="00673459"/>
    <w:rsid w:val="0067500D"/>
    <w:rsid w:val="00676DD0"/>
    <w:rsid w:val="00691765"/>
    <w:rsid w:val="006965E8"/>
    <w:rsid w:val="00697B49"/>
    <w:rsid w:val="006B7E1A"/>
    <w:rsid w:val="006C42F6"/>
    <w:rsid w:val="006D6E50"/>
    <w:rsid w:val="006E11E1"/>
    <w:rsid w:val="006E7135"/>
    <w:rsid w:val="006F65FC"/>
    <w:rsid w:val="00703991"/>
    <w:rsid w:val="00704652"/>
    <w:rsid w:val="0071151C"/>
    <w:rsid w:val="0071202C"/>
    <w:rsid w:val="00717B51"/>
    <w:rsid w:val="0072317B"/>
    <w:rsid w:val="00735687"/>
    <w:rsid w:val="0076261D"/>
    <w:rsid w:val="0077016D"/>
    <w:rsid w:val="00771328"/>
    <w:rsid w:val="00774DA2"/>
    <w:rsid w:val="00776409"/>
    <w:rsid w:val="0078092E"/>
    <w:rsid w:val="007824EE"/>
    <w:rsid w:val="00784E12"/>
    <w:rsid w:val="00786239"/>
    <w:rsid w:val="00795ADB"/>
    <w:rsid w:val="00797D91"/>
    <w:rsid w:val="007A1822"/>
    <w:rsid w:val="007A3B70"/>
    <w:rsid w:val="007C261A"/>
    <w:rsid w:val="007C5619"/>
    <w:rsid w:val="007D5F4D"/>
    <w:rsid w:val="007E1142"/>
    <w:rsid w:val="007F33F6"/>
    <w:rsid w:val="007F3D1D"/>
    <w:rsid w:val="007F5EAF"/>
    <w:rsid w:val="007F6CDE"/>
    <w:rsid w:val="00810BDE"/>
    <w:rsid w:val="00815C9C"/>
    <w:rsid w:val="008163B8"/>
    <w:rsid w:val="00820A7A"/>
    <w:rsid w:val="008333ED"/>
    <w:rsid w:val="00835B73"/>
    <w:rsid w:val="0084756E"/>
    <w:rsid w:val="008524EE"/>
    <w:rsid w:val="00853EF8"/>
    <w:rsid w:val="0087212E"/>
    <w:rsid w:val="00876B93"/>
    <w:rsid w:val="00882B13"/>
    <w:rsid w:val="00886D4F"/>
    <w:rsid w:val="008A0241"/>
    <w:rsid w:val="008B2CB1"/>
    <w:rsid w:val="008B4E83"/>
    <w:rsid w:val="008B740E"/>
    <w:rsid w:val="008C2DF1"/>
    <w:rsid w:val="008D0495"/>
    <w:rsid w:val="008F56BC"/>
    <w:rsid w:val="008F5801"/>
    <w:rsid w:val="00910E71"/>
    <w:rsid w:val="00914E7A"/>
    <w:rsid w:val="00915725"/>
    <w:rsid w:val="00922657"/>
    <w:rsid w:val="00922AE6"/>
    <w:rsid w:val="009247BA"/>
    <w:rsid w:val="0092511E"/>
    <w:rsid w:val="00925607"/>
    <w:rsid w:val="00925665"/>
    <w:rsid w:val="00926D43"/>
    <w:rsid w:val="00926E7A"/>
    <w:rsid w:val="0093100C"/>
    <w:rsid w:val="009311C7"/>
    <w:rsid w:val="00946BAF"/>
    <w:rsid w:val="00953E5C"/>
    <w:rsid w:val="009737EB"/>
    <w:rsid w:val="00974210"/>
    <w:rsid w:val="009814AE"/>
    <w:rsid w:val="00982147"/>
    <w:rsid w:val="00983259"/>
    <w:rsid w:val="009910AA"/>
    <w:rsid w:val="009921C9"/>
    <w:rsid w:val="009E6629"/>
    <w:rsid w:val="009F6C2A"/>
    <w:rsid w:val="00A00C52"/>
    <w:rsid w:val="00A172FD"/>
    <w:rsid w:val="00A307E5"/>
    <w:rsid w:val="00A447F4"/>
    <w:rsid w:val="00A45984"/>
    <w:rsid w:val="00A55AEB"/>
    <w:rsid w:val="00A652DD"/>
    <w:rsid w:val="00AA5E28"/>
    <w:rsid w:val="00AB7109"/>
    <w:rsid w:val="00AB7CB4"/>
    <w:rsid w:val="00AC1087"/>
    <w:rsid w:val="00AD08DC"/>
    <w:rsid w:val="00AD4DEA"/>
    <w:rsid w:val="00AD79E7"/>
    <w:rsid w:val="00AE0E55"/>
    <w:rsid w:val="00B0199B"/>
    <w:rsid w:val="00B05091"/>
    <w:rsid w:val="00B05739"/>
    <w:rsid w:val="00B14EDB"/>
    <w:rsid w:val="00B20881"/>
    <w:rsid w:val="00B20EB6"/>
    <w:rsid w:val="00B33043"/>
    <w:rsid w:val="00B34CB0"/>
    <w:rsid w:val="00B41990"/>
    <w:rsid w:val="00B42809"/>
    <w:rsid w:val="00B42D24"/>
    <w:rsid w:val="00B43A1F"/>
    <w:rsid w:val="00B442DF"/>
    <w:rsid w:val="00B4441E"/>
    <w:rsid w:val="00B45521"/>
    <w:rsid w:val="00B45DDD"/>
    <w:rsid w:val="00B700CD"/>
    <w:rsid w:val="00B804E1"/>
    <w:rsid w:val="00BA1121"/>
    <w:rsid w:val="00BA7801"/>
    <w:rsid w:val="00BC38C0"/>
    <w:rsid w:val="00BD1AB9"/>
    <w:rsid w:val="00BE0E96"/>
    <w:rsid w:val="00BF2039"/>
    <w:rsid w:val="00BF32B1"/>
    <w:rsid w:val="00BF32CB"/>
    <w:rsid w:val="00C1091C"/>
    <w:rsid w:val="00C252A7"/>
    <w:rsid w:val="00C26784"/>
    <w:rsid w:val="00C305BD"/>
    <w:rsid w:val="00C5122B"/>
    <w:rsid w:val="00C5511B"/>
    <w:rsid w:val="00C56DAA"/>
    <w:rsid w:val="00C57177"/>
    <w:rsid w:val="00C65130"/>
    <w:rsid w:val="00C65E5A"/>
    <w:rsid w:val="00C7278F"/>
    <w:rsid w:val="00C86D8C"/>
    <w:rsid w:val="00CA1AD0"/>
    <w:rsid w:val="00CA46B2"/>
    <w:rsid w:val="00CA72EB"/>
    <w:rsid w:val="00CB000F"/>
    <w:rsid w:val="00CD64D6"/>
    <w:rsid w:val="00CE19D1"/>
    <w:rsid w:val="00CE1CEA"/>
    <w:rsid w:val="00CF266E"/>
    <w:rsid w:val="00CF2874"/>
    <w:rsid w:val="00CF5991"/>
    <w:rsid w:val="00CF717B"/>
    <w:rsid w:val="00D04079"/>
    <w:rsid w:val="00D05A26"/>
    <w:rsid w:val="00D206B1"/>
    <w:rsid w:val="00D219A7"/>
    <w:rsid w:val="00D2479D"/>
    <w:rsid w:val="00D27B8B"/>
    <w:rsid w:val="00D34846"/>
    <w:rsid w:val="00D43D5D"/>
    <w:rsid w:val="00D508E8"/>
    <w:rsid w:val="00D530F1"/>
    <w:rsid w:val="00D600D3"/>
    <w:rsid w:val="00D6229A"/>
    <w:rsid w:val="00D73B7D"/>
    <w:rsid w:val="00D825E7"/>
    <w:rsid w:val="00D92544"/>
    <w:rsid w:val="00D96FD2"/>
    <w:rsid w:val="00DA25BB"/>
    <w:rsid w:val="00DA53AB"/>
    <w:rsid w:val="00DA6BF3"/>
    <w:rsid w:val="00DB6A2E"/>
    <w:rsid w:val="00DC2731"/>
    <w:rsid w:val="00DC6738"/>
    <w:rsid w:val="00DD31D1"/>
    <w:rsid w:val="00DE5765"/>
    <w:rsid w:val="00DF165B"/>
    <w:rsid w:val="00E00F04"/>
    <w:rsid w:val="00E112EE"/>
    <w:rsid w:val="00E14C50"/>
    <w:rsid w:val="00E223F1"/>
    <w:rsid w:val="00E25820"/>
    <w:rsid w:val="00E35320"/>
    <w:rsid w:val="00E424C7"/>
    <w:rsid w:val="00E573AB"/>
    <w:rsid w:val="00E61D97"/>
    <w:rsid w:val="00E63055"/>
    <w:rsid w:val="00E64EA7"/>
    <w:rsid w:val="00E67737"/>
    <w:rsid w:val="00E71435"/>
    <w:rsid w:val="00E918BF"/>
    <w:rsid w:val="00E9247B"/>
    <w:rsid w:val="00EA00E4"/>
    <w:rsid w:val="00EC76FC"/>
    <w:rsid w:val="00ED2AA8"/>
    <w:rsid w:val="00ED7BB6"/>
    <w:rsid w:val="00EE6BA0"/>
    <w:rsid w:val="00EF404E"/>
    <w:rsid w:val="00EF4716"/>
    <w:rsid w:val="00EF4B1F"/>
    <w:rsid w:val="00F11259"/>
    <w:rsid w:val="00F168CB"/>
    <w:rsid w:val="00F40B3D"/>
    <w:rsid w:val="00F51234"/>
    <w:rsid w:val="00F523BF"/>
    <w:rsid w:val="00F52934"/>
    <w:rsid w:val="00F52AA9"/>
    <w:rsid w:val="00F52B69"/>
    <w:rsid w:val="00F55C5F"/>
    <w:rsid w:val="00F57E72"/>
    <w:rsid w:val="00F6791E"/>
    <w:rsid w:val="00F67F8B"/>
    <w:rsid w:val="00F750D7"/>
    <w:rsid w:val="00F75C6C"/>
    <w:rsid w:val="00F82DC5"/>
    <w:rsid w:val="00F841CA"/>
    <w:rsid w:val="00F84206"/>
    <w:rsid w:val="00F9733A"/>
    <w:rsid w:val="00FA488D"/>
    <w:rsid w:val="00FB49B4"/>
    <w:rsid w:val="00FB5348"/>
    <w:rsid w:val="00FB5418"/>
    <w:rsid w:val="00FC0F0C"/>
    <w:rsid w:val="00FC6BFB"/>
    <w:rsid w:val="00FD26B9"/>
    <w:rsid w:val="00FF0A7E"/>
    <w:rsid w:val="00FF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330AD"/>
  <w15:docId w15:val="{AC6B4965-8B5E-4FC1-8AD9-694014999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AADFG">
    <w:name w:val="A ADFG"/>
    <w:basedOn w:val="Normal"/>
    <w:link w:val="AADFGTegn"/>
    <w:rsid w:val="00294A18"/>
    <w:pPr>
      <w:overflowPunct w:val="0"/>
      <w:autoSpaceDE w:val="0"/>
      <w:autoSpaceDN w:val="0"/>
      <w:adjustRightInd w:val="0"/>
      <w:textAlignment w:val="baseline"/>
    </w:pPr>
    <w:rPr>
      <w:sz w:val="22"/>
      <w:lang w:eastAsia="nb-NO"/>
    </w:rPr>
  </w:style>
  <w:style w:type="character" w:customStyle="1" w:styleId="AADFGTegn">
    <w:name w:val="A ADFG Tegn"/>
    <w:link w:val="AADFG"/>
    <w:rsid w:val="00294A18"/>
    <w:rPr>
      <w:sz w:val="22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F750D7"/>
    <w:rPr>
      <w:sz w:val="24"/>
      <w:szCs w:val="24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9247BA"/>
    <w:rPr>
      <w:color w:val="800080" w:themeColor="followedHyperlink"/>
      <w:u w:val="single"/>
    </w:rPr>
  </w:style>
  <w:style w:type="character" w:customStyle="1" w:styleId="TopptekstTegn">
    <w:name w:val="Topptekst Tegn"/>
    <w:basedOn w:val="Standardskriftforavsnitt"/>
    <w:link w:val="Topptekst"/>
    <w:rsid w:val="00617264"/>
    <w:rPr>
      <w:sz w:val="24"/>
      <w:szCs w:val="24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20A7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20A7A"/>
    <w:rPr>
      <w:rFonts w:ascii="Segoe UI" w:hAnsi="Segoe UI" w:cs="Segoe UI"/>
      <w:sz w:val="18"/>
      <w:szCs w:val="18"/>
      <w:lang w:eastAsia="en-US"/>
    </w:rPr>
  </w:style>
  <w:style w:type="paragraph" w:styleId="Listeavsnitt">
    <w:name w:val="List Paragraph"/>
    <w:basedOn w:val="Normal"/>
    <w:uiPriority w:val="34"/>
    <w:qFormat/>
    <w:rsid w:val="000F1675"/>
    <w:pPr>
      <w:ind w:left="720"/>
      <w:contextualSpacing/>
    </w:pPr>
  </w:style>
  <w:style w:type="character" w:styleId="Ulstomtale">
    <w:name w:val="Unresolved Mention"/>
    <w:basedOn w:val="Standardskriftforavsnitt"/>
    <w:uiPriority w:val="99"/>
    <w:semiHidden/>
    <w:unhideWhenUsed/>
    <w:rsid w:val="006045B2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BF2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0C7F6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C7F61"/>
    <w:pPr>
      <w:widowControl w:val="0"/>
      <w:autoSpaceDE w:val="0"/>
      <w:autoSpaceDN w:val="0"/>
      <w:spacing w:before="19" w:line="193" w:lineRule="exact"/>
    </w:pPr>
    <w:rPr>
      <w:rFonts w:ascii="Arial" w:eastAsia="Arial" w:hAnsi="Arial" w:cs="Arial"/>
      <w:sz w:val="22"/>
      <w:szCs w:val="22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763%20Vegoppmerking%202017\Vegoppmerking%202018\R763V_A1_Dokumentliste_20161201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53" ma:contentTypeDescription="" ma:contentTypeScope="" ma:versionID="e63a3066c831736df37eb4e89a2a19ad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36bdeb4d4cd08b1d48ccf48d2c46127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DF97C-5918-4BB6-9311-880F2DD72C27}"/>
</file>

<file path=customXml/itemProps2.xml><?xml version="1.0" encoding="utf-8"?>
<ds:datastoreItem xmlns:ds="http://schemas.openxmlformats.org/officeDocument/2006/customXml" ds:itemID="{A4291B9D-CE94-4695-A59C-24A002ACAB81}"/>
</file>

<file path=customXml/itemProps3.xml><?xml version="1.0" encoding="utf-8"?>
<ds:datastoreItem xmlns:ds="http://schemas.openxmlformats.org/officeDocument/2006/customXml" ds:itemID="{E152C9D5-988D-4E45-AB4D-DF8F81CB9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21CC35-E2BB-4F22-B0EC-FFDC2F5AD706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c6eb1708-40b0-4fa9-b10f-acd08ca012f5"/>
  </ds:schemaRefs>
</ds:datastoreItem>
</file>

<file path=customXml/itemProps5.xml><?xml version="1.0" encoding="utf-8"?>
<ds:datastoreItem xmlns:ds="http://schemas.openxmlformats.org/officeDocument/2006/customXml" ds:itemID="{8537A341-19D2-4267-B6FC-4FB11224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R763V_A1_Dokumentliste_20161201</Template>
  <TotalTime>0</TotalTime>
  <Pages>6</Pages>
  <Words>1732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X</vt:lpstr>
    </vt:vector>
  </TitlesOfParts>
  <Company>ViaNova Plan og Trafikk AS</Company>
  <LinksUpToDate>false</LinksUpToDate>
  <CharactersWithSpaces>10892</CharactersWithSpaces>
  <SharedDoc>false</SharedDoc>
  <HLinks>
    <vt:vector size="12" baseType="variant">
      <vt:variant>
        <vt:i4>1835026</vt:i4>
      </vt:variant>
      <vt:variant>
        <vt:i4>3</vt:i4>
      </vt:variant>
      <vt:variant>
        <vt:i4>0</vt:i4>
      </vt:variant>
      <vt:variant>
        <vt:i4>5</vt:i4>
      </vt:variant>
      <vt:variant>
        <vt:lpwstr>http://www.vegvesen.no/elrapp</vt:lpwstr>
      </vt:variant>
      <vt:variant>
        <vt:lpwstr/>
      </vt:variant>
      <vt:variant>
        <vt:i4>2687101</vt:i4>
      </vt:variant>
      <vt:variant>
        <vt:i4>0</vt:i4>
      </vt:variant>
      <vt:variant>
        <vt:i4>0</vt:i4>
      </vt:variant>
      <vt:variant>
        <vt:i4>5</vt:i4>
      </vt:variant>
      <vt:variant>
        <vt:lpwstr>http://www.vegvesen.no/s/anbud/dokumenter/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Johansen Rolf</dc:creator>
  <cp:lastModifiedBy>Kjell Sture Trymbo</cp:lastModifiedBy>
  <cp:revision>2</cp:revision>
  <cp:lastPrinted>2020-12-01T08:16:00Z</cp:lastPrinted>
  <dcterms:created xsi:type="dcterms:W3CDTF">2024-12-11T13:13:00Z</dcterms:created>
  <dcterms:modified xsi:type="dcterms:W3CDTF">2024-12-11T13:13:00Z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2023-11-27T08:52:40Z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f02638c9-6fbf-4568-9cc1-be7c29c77330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0x010100853B33B047CF19499CEDDB9873C050E300C9D0FE5048AF3C4BABDF38836D7D0AD7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  <property fmtid="{D5CDD505-2E9C-101B-9397-08002B2CF9AE}" pid="14" name="Prosessomr_x00e5_der">
    <vt:lpwstr/>
  </property>
  <property fmtid="{D5CDD505-2E9C-101B-9397-08002B2CF9AE}" pid="15" name="lcf76f155ced4ddcb4097134ff3c332f">
    <vt:lpwstr/>
  </property>
</Properties>
</file>